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33B69" w14:textId="70E573DA" w:rsidR="005729F6" w:rsidRDefault="005729F6" w:rsidP="00CB36BC">
      <w:pPr>
        <w:jc w:val="center"/>
        <w:rPr>
          <w:rFonts w:cs="Times New Roman"/>
          <w:szCs w:val="28"/>
        </w:rPr>
      </w:pPr>
    </w:p>
    <w:p w14:paraId="6F103A58" w14:textId="4A207098" w:rsidR="009C3B4D" w:rsidRPr="005729F6" w:rsidRDefault="00245364" w:rsidP="002A1676">
      <w:pPr>
        <w:pStyle w:val="ConsPlusTitle"/>
        <w:ind w:righ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2A1676">
        <w:rPr>
          <w:rFonts w:ascii="Times New Roman" w:hAnsi="Times New Roman" w:cs="Times New Roman"/>
          <w:b w:val="0"/>
          <w:sz w:val="28"/>
          <w:szCs w:val="28"/>
        </w:rPr>
        <w:t>У</w:t>
      </w:r>
      <w:r w:rsidR="009C3B4D" w:rsidRPr="005729F6">
        <w:rPr>
          <w:rFonts w:ascii="Times New Roman" w:hAnsi="Times New Roman" w:cs="Times New Roman"/>
          <w:b w:val="0"/>
          <w:sz w:val="28"/>
          <w:szCs w:val="28"/>
        </w:rPr>
        <w:t>ТВЕРЖДЕН</w:t>
      </w:r>
    </w:p>
    <w:p w14:paraId="6F103A59" w14:textId="434C7EF9" w:rsidR="009C3B4D" w:rsidRPr="005729F6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Cs/>
          <w:szCs w:val="28"/>
          <w:lang w:eastAsia="ru-RU"/>
        </w:rPr>
      </w:pPr>
      <w:r w:rsidRPr="005729F6">
        <w:rPr>
          <w:rFonts w:eastAsiaTheme="minorEastAsia" w:cs="Times New Roman"/>
          <w:bCs/>
          <w:szCs w:val="28"/>
          <w:lang w:eastAsia="ru-RU"/>
        </w:rPr>
        <w:t xml:space="preserve">                        </w:t>
      </w:r>
      <w:r w:rsidR="002A1676">
        <w:rPr>
          <w:rFonts w:eastAsiaTheme="minorEastAsia" w:cs="Times New Roman"/>
          <w:bCs/>
          <w:szCs w:val="28"/>
          <w:lang w:eastAsia="ru-RU"/>
        </w:rPr>
        <w:t xml:space="preserve">                 </w:t>
      </w:r>
      <w:r w:rsidR="00F14CA4">
        <w:rPr>
          <w:rFonts w:eastAsiaTheme="minorEastAsia" w:cs="Times New Roman"/>
          <w:bCs/>
          <w:szCs w:val="28"/>
          <w:lang w:eastAsia="ru-RU"/>
        </w:rPr>
        <w:t>приказом министерства</w:t>
      </w:r>
      <w:r w:rsidR="002A1676">
        <w:rPr>
          <w:rFonts w:eastAsiaTheme="minorEastAsia" w:cs="Times New Roman"/>
          <w:bCs/>
          <w:szCs w:val="28"/>
          <w:lang w:eastAsia="ru-RU"/>
        </w:rPr>
        <w:t xml:space="preserve"> труда</w:t>
      </w:r>
    </w:p>
    <w:p w14:paraId="1588D4DA" w14:textId="77777777" w:rsidR="00245364" w:rsidRDefault="002A1676" w:rsidP="00245364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Cs/>
          <w:szCs w:val="28"/>
          <w:lang w:eastAsia="ru-RU"/>
        </w:rPr>
      </w:pPr>
      <w:r>
        <w:rPr>
          <w:rFonts w:eastAsiaTheme="minorEastAsia" w:cs="Times New Roman"/>
          <w:bCs/>
          <w:szCs w:val="28"/>
          <w:lang w:eastAsia="ru-RU"/>
        </w:rPr>
        <w:t xml:space="preserve">             </w:t>
      </w:r>
      <w:r w:rsidR="00245364">
        <w:rPr>
          <w:rFonts w:eastAsiaTheme="minorEastAsia" w:cs="Times New Roman"/>
          <w:bCs/>
          <w:szCs w:val="28"/>
          <w:lang w:eastAsia="ru-RU"/>
        </w:rPr>
        <w:t xml:space="preserve">                                     </w:t>
      </w:r>
      <w:r w:rsidR="00F14CA4">
        <w:rPr>
          <w:rFonts w:eastAsiaTheme="minorEastAsia" w:cs="Times New Roman"/>
          <w:bCs/>
          <w:szCs w:val="28"/>
          <w:lang w:eastAsia="ru-RU"/>
        </w:rPr>
        <w:t xml:space="preserve">и социальной </w:t>
      </w:r>
      <w:r>
        <w:rPr>
          <w:rFonts w:eastAsiaTheme="minorEastAsia" w:cs="Times New Roman"/>
          <w:bCs/>
          <w:szCs w:val="28"/>
          <w:lang w:eastAsia="ru-RU"/>
        </w:rPr>
        <w:t>п</w:t>
      </w:r>
      <w:r w:rsidR="00F14CA4">
        <w:rPr>
          <w:rFonts w:eastAsiaTheme="minorEastAsia" w:cs="Times New Roman"/>
          <w:bCs/>
          <w:szCs w:val="28"/>
          <w:lang w:eastAsia="ru-RU"/>
        </w:rPr>
        <w:t>оддержки</w:t>
      </w:r>
      <w:r w:rsidR="009C3B4D" w:rsidRPr="005729F6">
        <w:rPr>
          <w:rFonts w:eastAsiaTheme="minorEastAsia" w:cs="Times New Roman"/>
          <w:bCs/>
          <w:szCs w:val="28"/>
          <w:lang w:eastAsia="ru-RU"/>
        </w:rPr>
        <w:t xml:space="preserve"> </w:t>
      </w:r>
      <w:r w:rsidR="00F14CA4">
        <w:rPr>
          <w:rFonts w:eastAsiaTheme="minorEastAsia" w:cs="Times New Roman"/>
          <w:bCs/>
          <w:szCs w:val="28"/>
          <w:lang w:eastAsia="ru-RU"/>
        </w:rPr>
        <w:t>населения</w:t>
      </w:r>
    </w:p>
    <w:p w14:paraId="74E05567" w14:textId="45AEAC86" w:rsidR="00F14CA4" w:rsidRPr="005729F6" w:rsidRDefault="00F14CA4" w:rsidP="00245364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Cs/>
          <w:szCs w:val="28"/>
          <w:lang w:eastAsia="ru-RU"/>
        </w:rPr>
      </w:pPr>
      <w:r>
        <w:rPr>
          <w:rFonts w:eastAsiaTheme="minorEastAsia" w:cs="Times New Roman"/>
          <w:bCs/>
          <w:szCs w:val="28"/>
          <w:lang w:eastAsia="ru-RU"/>
        </w:rPr>
        <w:t xml:space="preserve">                          </w:t>
      </w:r>
      <w:r w:rsidR="00245364">
        <w:rPr>
          <w:rFonts w:eastAsiaTheme="minorEastAsia" w:cs="Times New Roman"/>
          <w:bCs/>
          <w:szCs w:val="28"/>
          <w:lang w:eastAsia="ru-RU"/>
        </w:rPr>
        <w:t xml:space="preserve"> </w:t>
      </w:r>
      <w:r>
        <w:rPr>
          <w:rFonts w:eastAsiaTheme="minorEastAsia" w:cs="Times New Roman"/>
          <w:bCs/>
          <w:szCs w:val="28"/>
          <w:lang w:eastAsia="ru-RU"/>
        </w:rPr>
        <w:t>Ярославской области</w:t>
      </w:r>
    </w:p>
    <w:p w14:paraId="6F103A5C" w14:textId="0DFF7A71" w:rsidR="009C3B4D" w:rsidRPr="009C3B4D" w:rsidRDefault="00245364" w:rsidP="009C3B4D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Cs/>
          <w:szCs w:val="28"/>
          <w:lang w:eastAsia="ru-RU"/>
        </w:rPr>
      </w:pPr>
      <w:r>
        <w:rPr>
          <w:rFonts w:eastAsiaTheme="minorEastAsia" w:cs="Times New Roman"/>
          <w:bCs/>
          <w:szCs w:val="28"/>
          <w:lang w:eastAsia="ru-RU"/>
        </w:rPr>
        <w:t xml:space="preserve">                                            </w:t>
      </w:r>
      <w:r w:rsidR="009C3B4D" w:rsidRPr="005729F6">
        <w:rPr>
          <w:rFonts w:eastAsiaTheme="minorEastAsia" w:cs="Times New Roman"/>
          <w:bCs/>
          <w:szCs w:val="28"/>
          <w:lang w:eastAsia="ru-RU"/>
        </w:rPr>
        <w:t xml:space="preserve">от </w:t>
      </w:r>
      <w:r w:rsidR="00F14CA4">
        <w:rPr>
          <w:rFonts w:eastAsiaTheme="minorEastAsia" w:cs="Times New Roman"/>
          <w:bCs/>
          <w:szCs w:val="28"/>
          <w:lang w:eastAsia="ru-RU"/>
        </w:rPr>
        <w:t>_________</w:t>
      </w:r>
      <w:r>
        <w:rPr>
          <w:rFonts w:eastAsiaTheme="minorEastAsia" w:cs="Times New Roman"/>
          <w:bCs/>
          <w:szCs w:val="28"/>
          <w:lang w:eastAsia="ru-RU"/>
        </w:rPr>
        <w:t>____</w:t>
      </w:r>
      <w:r w:rsidR="009C3B4D" w:rsidRPr="005729F6">
        <w:rPr>
          <w:rFonts w:eastAsiaTheme="minorEastAsia" w:cs="Times New Roman"/>
          <w:bCs/>
          <w:szCs w:val="28"/>
          <w:lang w:eastAsia="ru-RU"/>
        </w:rPr>
        <w:t xml:space="preserve"> № </w:t>
      </w:r>
      <w:r w:rsidR="00F14CA4">
        <w:rPr>
          <w:rFonts w:eastAsiaTheme="minorEastAsia" w:cs="Times New Roman"/>
          <w:bCs/>
          <w:szCs w:val="28"/>
          <w:lang w:eastAsia="ru-RU"/>
        </w:rPr>
        <w:t>_____</w:t>
      </w:r>
      <w:r>
        <w:rPr>
          <w:rFonts w:eastAsiaTheme="minorEastAsia" w:cs="Times New Roman"/>
          <w:bCs/>
          <w:szCs w:val="28"/>
          <w:lang w:eastAsia="ru-RU"/>
        </w:rPr>
        <w:t>___</w:t>
      </w:r>
      <w:r w:rsidR="00F14CA4">
        <w:rPr>
          <w:rFonts w:eastAsiaTheme="minorEastAsia" w:cs="Times New Roman"/>
          <w:bCs/>
          <w:szCs w:val="28"/>
          <w:lang w:eastAsia="ru-RU"/>
        </w:rPr>
        <w:t xml:space="preserve"> </w:t>
      </w:r>
    </w:p>
    <w:p w14:paraId="6F103A5D" w14:textId="77777777" w:rsidR="009C3B4D" w:rsidRPr="009C3B4D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right"/>
        <w:rPr>
          <w:rFonts w:eastAsiaTheme="minorEastAsia" w:cs="Times New Roman"/>
          <w:b/>
          <w:bCs/>
          <w:szCs w:val="28"/>
          <w:lang w:eastAsia="ru-RU"/>
        </w:rPr>
      </w:pPr>
    </w:p>
    <w:p w14:paraId="6F103A5E" w14:textId="77777777" w:rsidR="009C3B4D" w:rsidRPr="009C3B4D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right"/>
        <w:rPr>
          <w:rFonts w:eastAsiaTheme="minorEastAsia" w:cs="Times New Roman"/>
          <w:b/>
          <w:bCs/>
          <w:szCs w:val="28"/>
          <w:lang w:eastAsia="ru-RU"/>
        </w:rPr>
      </w:pPr>
    </w:p>
    <w:p w14:paraId="6F103A5F" w14:textId="77777777" w:rsidR="009C3B4D" w:rsidRPr="009C3B4D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right"/>
        <w:rPr>
          <w:rFonts w:eastAsiaTheme="minorEastAsia" w:cs="Times New Roman"/>
          <w:b/>
          <w:bCs/>
          <w:szCs w:val="28"/>
          <w:lang w:eastAsia="ru-RU"/>
        </w:rPr>
      </w:pPr>
    </w:p>
    <w:p w14:paraId="6F103A60" w14:textId="77777777" w:rsidR="009C3B4D" w:rsidRPr="009C3B4D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9C3B4D">
        <w:rPr>
          <w:rFonts w:eastAsiaTheme="minorEastAsia" w:cs="Times New Roman"/>
          <w:b/>
          <w:bCs/>
          <w:szCs w:val="28"/>
          <w:lang w:eastAsia="ru-RU"/>
        </w:rPr>
        <w:t>ПОРЯДОК</w:t>
      </w:r>
    </w:p>
    <w:p w14:paraId="6F103A61" w14:textId="6966D7BF" w:rsidR="009C3B4D" w:rsidRPr="009C3B4D" w:rsidRDefault="009C3B4D" w:rsidP="009C3B4D">
      <w:pPr>
        <w:widowControl w:val="0"/>
        <w:autoSpaceDE w:val="0"/>
        <w:autoSpaceDN w:val="0"/>
        <w:adjustRightInd w:val="0"/>
        <w:ind w:left="284" w:right="-284" w:firstLine="0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9C3B4D">
        <w:rPr>
          <w:rFonts w:eastAsiaTheme="minorEastAsia" w:cs="Times New Roman"/>
          <w:b/>
          <w:bCs/>
          <w:szCs w:val="28"/>
          <w:lang w:eastAsia="ru-RU"/>
        </w:rPr>
        <w:t xml:space="preserve">выдачи удостоверений многодетным семьям </w:t>
      </w:r>
    </w:p>
    <w:p w14:paraId="5EA2383E" w14:textId="77777777" w:rsidR="00C44213" w:rsidRPr="009C3B4D" w:rsidRDefault="00C44213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bookmarkStart w:id="0" w:name="Par38"/>
      <w:bookmarkEnd w:id="0"/>
    </w:p>
    <w:p w14:paraId="6F103A63" w14:textId="2893A76F" w:rsidR="009C3B4D" w:rsidRPr="009C3B4D" w:rsidRDefault="009C3B4D" w:rsidP="00F06E12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bookmarkStart w:id="1" w:name="_GoBack"/>
      <w:bookmarkEnd w:id="1"/>
      <w:r w:rsidRPr="009C3B4D">
        <w:rPr>
          <w:rFonts w:eastAsiaTheme="minorHAnsi" w:cs="Times New Roman"/>
          <w:szCs w:val="28"/>
        </w:rPr>
        <w:t xml:space="preserve">1. Порядок выдачи удостоверений многодетным семьям (далее – Порядок) разработан в соответствии с </w:t>
      </w:r>
      <w:hyperlink r:id="rId11" w:history="1">
        <w:r w:rsidRPr="009C3B4D">
          <w:rPr>
            <w:rFonts w:eastAsiaTheme="minorHAnsi" w:cs="Times New Roman"/>
            <w:color w:val="000000" w:themeColor="text1"/>
            <w:szCs w:val="28"/>
          </w:rPr>
          <w:t>Законом</w:t>
        </w:r>
      </w:hyperlink>
      <w:r w:rsidRPr="009C3B4D">
        <w:rPr>
          <w:rFonts w:eastAsiaTheme="minorHAnsi" w:cs="Times New Roman"/>
          <w:szCs w:val="28"/>
        </w:rPr>
        <w:t xml:space="preserve"> Ярославской области от 19 декабря 2008 г. № 65-з «Социальный кодекс Ярославской области»</w:t>
      </w:r>
      <w:r w:rsidR="00143356">
        <w:rPr>
          <w:rFonts w:eastAsiaTheme="minorHAnsi" w:cs="Times New Roman"/>
          <w:szCs w:val="28"/>
        </w:rPr>
        <w:t xml:space="preserve"> (далее – Социальный кодекс)</w:t>
      </w:r>
      <w:r w:rsidRPr="009C3B4D">
        <w:rPr>
          <w:rFonts w:eastAsiaTheme="minorHAnsi" w:cs="Times New Roman"/>
          <w:szCs w:val="28"/>
        </w:rPr>
        <w:t>.</w:t>
      </w:r>
    </w:p>
    <w:p w14:paraId="6F103A64" w14:textId="73C8BAA4" w:rsidR="009C3B4D" w:rsidRPr="009C3B4D" w:rsidRDefault="009C3B4D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 w:rsidRPr="009C3B4D">
        <w:rPr>
          <w:rFonts w:eastAsiaTheme="minorHAnsi" w:cs="Times New Roman"/>
          <w:szCs w:val="28"/>
        </w:rPr>
        <w:t xml:space="preserve">2. Удостоверение многодетной семьи (далее - удостоверение) является документом, подтверждающим </w:t>
      </w:r>
      <w:r w:rsidR="00247B99">
        <w:rPr>
          <w:rFonts w:eastAsiaTheme="minorHAnsi" w:cs="Times New Roman"/>
          <w:szCs w:val="28"/>
        </w:rPr>
        <w:t>статус многодетной семьи</w:t>
      </w:r>
      <w:r w:rsidRPr="009C3B4D">
        <w:rPr>
          <w:rFonts w:eastAsiaTheme="minorHAnsi" w:cs="Times New Roman"/>
          <w:szCs w:val="28"/>
        </w:rPr>
        <w:t>.</w:t>
      </w:r>
    </w:p>
    <w:p w14:paraId="4E0B3B7A" w14:textId="201A82F9" w:rsidR="008A08D0" w:rsidRPr="00F14CA4" w:rsidRDefault="003D0ECE" w:rsidP="008A08D0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color w:val="000000" w:themeColor="text1"/>
          <w:szCs w:val="28"/>
        </w:rPr>
      </w:pPr>
      <w:r w:rsidRPr="009C3B4D">
        <w:rPr>
          <w:rFonts w:eastAsiaTheme="minorHAnsi"/>
        </w:rPr>
        <w:t>3.</w:t>
      </w:r>
      <w:r>
        <w:rPr>
          <w:rFonts w:cs="Times New Roman"/>
          <w:szCs w:val="28"/>
          <w:lang w:val="en-US"/>
        </w:rPr>
        <w:t> </w:t>
      </w:r>
      <w:r w:rsidR="008A08D0" w:rsidRPr="00F14CA4">
        <w:rPr>
          <w:rFonts w:cs="Times New Roman"/>
          <w:color w:val="000000" w:themeColor="text1"/>
          <w:szCs w:val="28"/>
        </w:rPr>
        <w:t>Право на получение удостоверения имеют многодетные семьи, в которых родители (единственный родитель), а равно усыновители, опекуны (попечители), воспитывают и содержат трех и более детей. В составе многодетной семьи учитываются несовершеннолетние дети, а также дети в возрасте от 18 до 23 лет при условии их обучения в организациях, осуществляющих образовательную деятельность, по очной форме обучения.</w:t>
      </w:r>
    </w:p>
    <w:p w14:paraId="0135445F" w14:textId="62C2EFAD" w:rsidR="008A08D0" w:rsidRDefault="008A08D0" w:rsidP="008A08D0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color w:val="000000" w:themeColor="text1"/>
          <w:szCs w:val="28"/>
        </w:rPr>
      </w:pPr>
      <w:r w:rsidRPr="00F14CA4">
        <w:rPr>
          <w:rFonts w:cs="Times New Roman"/>
          <w:color w:val="000000" w:themeColor="text1"/>
          <w:szCs w:val="28"/>
        </w:rPr>
        <w:t>Один из родителей может являться гражданином Российской Федерации, постоянно или преимущественно проживающим за пределами Ярославской области, иностранным гражданином, лицом без гражданства, на которых не распространяется социальная поддержка</w:t>
      </w:r>
      <w:r w:rsidR="00143356">
        <w:rPr>
          <w:rFonts w:cs="Times New Roman"/>
          <w:color w:val="000000" w:themeColor="text1"/>
          <w:szCs w:val="28"/>
        </w:rPr>
        <w:t>, установленная Социальным кодексом</w:t>
      </w:r>
      <w:r w:rsidRPr="00F14CA4">
        <w:rPr>
          <w:rFonts w:cs="Times New Roman"/>
          <w:color w:val="000000" w:themeColor="text1"/>
          <w:szCs w:val="28"/>
        </w:rPr>
        <w:t>.</w:t>
      </w:r>
      <w:r w:rsidR="00143356" w:rsidRPr="00143356">
        <w:t xml:space="preserve"> </w:t>
      </w:r>
      <w:r w:rsidR="00143356" w:rsidRPr="00143356">
        <w:rPr>
          <w:rFonts w:cs="Times New Roman"/>
          <w:color w:val="000000" w:themeColor="text1"/>
          <w:szCs w:val="28"/>
        </w:rPr>
        <w:t>Указанный родитель не вписывается в удостоверение многодетной семьи (фотография не вклеивается).</w:t>
      </w:r>
    </w:p>
    <w:p w14:paraId="394841C7" w14:textId="6B71A42D" w:rsidR="002E5A14" w:rsidRPr="002E5A14" w:rsidRDefault="004747C3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4747C3">
        <w:rPr>
          <w:rFonts w:cs="Times New Roman"/>
          <w:szCs w:val="28"/>
          <w:lang w:eastAsia="ru-RU"/>
        </w:rPr>
        <w:t xml:space="preserve">4. </w:t>
      </w:r>
      <w:r w:rsidR="002E5A14" w:rsidRPr="002E5A14">
        <w:rPr>
          <w:rFonts w:cs="Times New Roman"/>
          <w:szCs w:val="28"/>
          <w:lang w:eastAsia="ru-RU"/>
        </w:rPr>
        <w:t xml:space="preserve">Удостоверение выдается бесплатно органами социальной защиты населения муниципальных образований </w:t>
      </w:r>
      <w:r w:rsidR="00143356">
        <w:rPr>
          <w:rFonts w:cs="Times New Roman"/>
          <w:szCs w:val="28"/>
          <w:lang w:eastAsia="ru-RU"/>
        </w:rPr>
        <w:t xml:space="preserve">Ярославской </w:t>
      </w:r>
      <w:r w:rsidR="002E5A14" w:rsidRPr="002E5A14">
        <w:rPr>
          <w:rFonts w:cs="Times New Roman"/>
          <w:szCs w:val="28"/>
          <w:lang w:eastAsia="ru-RU"/>
        </w:rPr>
        <w:t xml:space="preserve">области (далее ‒ органы социальной защиты населения) на основании заявления о выдаче удостоверения (далее ‒ заявление), представленного заявителем ‒ одним из родителей, усыновителем, опекуном (попечителем). </w:t>
      </w:r>
      <w:proofErr w:type="gramStart"/>
      <w:r w:rsidR="002E5A14" w:rsidRPr="002E5A14">
        <w:rPr>
          <w:rFonts w:cs="Times New Roman"/>
          <w:szCs w:val="28"/>
          <w:lang w:eastAsia="ru-RU"/>
        </w:rPr>
        <w:t>Заявление и документы, подтверждающие право на получение удостоверения, подаются по выбору заявителя независимо от его места жительства или места пребывания либо места нахождения в пределах территории Ярославской области в орган социальной защиты населения, многофункциональный центр предоставления государственных и муниципальных услуг (далее – МФЦ) или представляются в электронной форме посредством федеральной государс</w:t>
      </w:r>
      <w:r w:rsidR="00F14CA4">
        <w:rPr>
          <w:rFonts w:cs="Times New Roman"/>
          <w:szCs w:val="28"/>
          <w:lang w:eastAsia="ru-RU"/>
        </w:rPr>
        <w:t>твенной информационной системы «</w:t>
      </w:r>
      <w:r w:rsidR="002E5A14" w:rsidRPr="002E5A14">
        <w:rPr>
          <w:rFonts w:cs="Times New Roman"/>
          <w:szCs w:val="28"/>
          <w:lang w:eastAsia="ru-RU"/>
        </w:rPr>
        <w:t xml:space="preserve">Единый портал государственных </w:t>
      </w:r>
      <w:r w:rsidR="00F14CA4">
        <w:rPr>
          <w:rFonts w:cs="Times New Roman"/>
          <w:szCs w:val="28"/>
          <w:lang w:eastAsia="ru-RU"/>
        </w:rPr>
        <w:t>и муниципальных услуг (функций)»</w:t>
      </w:r>
      <w:r w:rsidR="002E5A14" w:rsidRPr="002E5A14">
        <w:rPr>
          <w:rFonts w:cs="Times New Roman"/>
          <w:szCs w:val="28"/>
          <w:lang w:eastAsia="ru-RU"/>
        </w:rPr>
        <w:t xml:space="preserve"> по</w:t>
      </w:r>
      <w:proofErr w:type="gramEnd"/>
      <w:r w:rsidR="002E5A14" w:rsidRPr="002E5A14">
        <w:rPr>
          <w:rFonts w:cs="Times New Roman"/>
          <w:szCs w:val="28"/>
          <w:lang w:eastAsia="ru-RU"/>
        </w:rPr>
        <w:t xml:space="preserve"> адресу: http://www.gosuslugi.ru. Решение принимается на основании следующих документов (сведений):</w:t>
      </w:r>
    </w:p>
    <w:p w14:paraId="24103667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lastRenderedPageBreak/>
        <w:t>- документ, удостоверяющий личность заявителя;</w:t>
      </w:r>
    </w:p>
    <w:p w14:paraId="1D03CF5B" w14:textId="77777777" w:rsid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документ, удостоверяющий личность супруга (супруги) заявителя (в случае зарегистрированного брака);</w:t>
      </w:r>
    </w:p>
    <w:p w14:paraId="7EF13D96" w14:textId="7AD0BF77" w:rsidR="008A08D0" w:rsidRPr="00F14CA4" w:rsidRDefault="008A08D0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color w:val="000000" w:themeColor="text1"/>
          <w:szCs w:val="28"/>
          <w:lang w:eastAsia="ru-RU"/>
        </w:rPr>
      </w:pPr>
      <w:r w:rsidRPr="00F14CA4">
        <w:rPr>
          <w:rFonts w:cs="Times New Roman"/>
          <w:color w:val="000000" w:themeColor="text1"/>
          <w:szCs w:val="28"/>
          <w:lang w:eastAsia="ru-RU"/>
        </w:rPr>
        <w:t>- документ, удостоверяющий личность ребенка в возрасте от 14 до 23 лет;</w:t>
      </w:r>
    </w:p>
    <w:p w14:paraId="3636A9E7" w14:textId="77777777" w:rsid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 xml:space="preserve">- фотографии обоих родителей (фотография единственного родителя, усыновителя, опекуна (попечителя)) размером 3 × 4 см; </w:t>
      </w:r>
    </w:p>
    <w:p w14:paraId="0C569C47" w14:textId="6DA58B60" w:rsidR="008A08D0" w:rsidRPr="00F14CA4" w:rsidRDefault="008A08D0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color w:val="000000" w:themeColor="text1"/>
          <w:szCs w:val="28"/>
          <w:lang w:eastAsia="ru-RU"/>
        </w:rPr>
      </w:pPr>
      <w:r w:rsidRPr="00F14CA4">
        <w:rPr>
          <w:rFonts w:cs="Times New Roman"/>
          <w:color w:val="000000" w:themeColor="text1"/>
          <w:lang w:eastAsia="ru-RU"/>
        </w:rPr>
        <w:t>- документ, подтверждающий</w:t>
      </w:r>
      <w:r w:rsidRPr="00F14CA4">
        <w:rPr>
          <w:rFonts w:eastAsiaTheme="minorHAnsi"/>
          <w:color w:val="000000" w:themeColor="text1"/>
        </w:rPr>
        <w:t xml:space="preserve"> обучение ребенка в возрасте от 18 до 23 лет в организации, осуществляющей образовательную деятельность, по очной форме обучения;</w:t>
      </w:r>
    </w:p>
    <w:p w14:paraId="6A20E692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свидетельства (сведения) о рождении детей;</w:t>
      </w:r>
    </w:p>
    <w:p w14:paraId="0B3A5F36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свидетельство (сведения) о регистрации или расторжении брака родителей;</w:t>
      </w:r>
    </w:p>
    <w:p w14:paraId="59634ADF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свидетельство (сведения) об установлении отцовства (при наличии);</w:t>
      </w:r>
    </w:p>
    <w:p w14:paraId="513C25F3" w14:textId="560E5EAC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 xml:space="preserve">- свидетельство (сведения) о перемене </w:t>
      </w:r>
      <w:r w:rsidR="00CB36BC">
        <w:rPr>
          <w:rFonts w:cs="Times New Roman"/>
          <w:szCs w:val="28"/>
          <w:lang w:eastAsia="ru-RU"/>
        </w:rPr>
        <w:t xml:space="preserve">фамилии, </w:t>
      </w:r>
      <w:r w:rsidRPr="002E5A14">
        <w:rPr>
          <w:rFonts w:cs="Times New Roman"/>
          <w:szCs w:val="28"/>
          <w:lang w:eastAsia="ru-RU"/>
        </w:rPr>
        <w:t>имени</w:t>
      </w:r>
      <w:r w:rsidR="00CB36BC">
        <w:rPr>
          <w:rFonts w:cs="Times New Roman"/>
          <w:szCs w:val="28"/>
          <w:lang w:eastAsia="ru-RU"/>
        </w:rPr>
        <w:t>, отчества</w:t>
      </w:r>
      <w:r w:rsidRPr="002E5A14">
        <w:rPr>
          <w:rFonts w:cs="Times New Roman"/>
          <w:szCs w:val="28"/>
          <w:lang w:eastAsia="ru-RU"/>
        </w:rPr>
        <w:t xml:space="preserve"> (в случае, если имела место перемена фамилии</w:t>
      </w:r>
      <w:r w:rsidR="00CB36BC">
        <w:rPr>
          <w:rFonts w:cs="Times New Roman"/>
          <w:szCs w:val="28"/>
          <w:lang w:eastAsia="ru-RU"/>
        </w:rPr>
        <w:t>, имени, отчества</w:t>
      </w:r>
      <w:r w:rsidRPr="002E5A14">
        <w:rPr>
          <w:rFonts w:cs="Times New Roman"/>
          <w:szCs w:val="28"/>
          <w:lang w:eastAsia="ru-RU"/>
        </w:rPr>
        <w:t xml:space="preserve"> кого-либо из членов семьи);</w:t>
      </w:r>
    </w:p>
    <w:p w14:paraId="0B88CC6C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судебное решение об определении места проживания ребенка (детей) (при наличии);</w:t>
      </w:r>
    </w:p>
    <w:p w14:paraId="1A17095A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 xml:space="preserve">- сведения органа опеки и попечительства об установлении над ребенком (детьми) опеки (попечительства) либо договор передачи ребенка (детей) на воспитание в приемную семью. </w:t>
      </w:r>
    </w:p>
    <w:p w14:paraId="00CE8B6E" w14:textId="77777777" w:rsidR="002E5A14" w:rsidRPr="00F14CA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F14CA4">
        <w:rPr>
          <w:rFonts w:cs="Times New Roman"/>
          <w:szCs w:val="28"/>
          <w:lang w:eastAsia="ru-RU"/>
        </w:rPr>
        <w:t>Местом жительства несовершеннолетних, не достигших возраста 14 лет, признается место жительства их законных представителей ‒ родителей, усыновителей или опекунов.</w:t>
      </w:r>
    </w:p>
    <w:p w14:paraId="0EC7A440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В рамках межведомственного информационного взаимодействия запрашиваются:</w:t>
      </w:r>
    </w:p>
    <w:p w14:paraId="1BF4E1F4" w14:textId="47341E14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 xml:space="preserve">- сведения о регистрации заявителя и членов его семьи по месту </w:t>
      </w:r>
      <w:r w:rsidR="00912E1E">
        <w:rPr>
          <w:rFonts w:cs="Times New Roman"/>
          <w:szCs w:val="28"/>
          <w:lang w:eastAsia="ru-RU"/>
        </w:rPr>
        <w:t>жительства (пребывания)</w:t>
      </w:r>
      <w:r w:rsidRPr="002E5A14">
        <w:rPr>
          <w:rFonts w:cs="Times New Roman"/>
          <w:szCs w:val="28"/>
          <w:lang w:eastAsia="ru-RU"/>
        </w:rPr>
        <w:t xml:space="preserve"> – в Управлении Министерства внутренних дел Российской Федерации по Ярославской области;</w:t>
      </w:r>
    </w:p>
    <w:p w14:paraId="1C8CFD2F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- сведения об установлении над ребенком (детьми) опеки (попечительства) либо договор передачи ребенка (детей) на воспитание в приемную семью ‒ в органах опеки и попечительства;</w:t>
      </w:r>
    </w:p>
    <w:p w14:paraId="67D9C45C" w14:textId="5DB3E1BA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 xml:space="preserve">- сведения о рождении детей, о перемене имени, о заключении (расторжении) брака, об установлении отцовства – в федеральной государственной информационной системе </w:t>
      </w:r>
      <w:r w:rsidR="00F14CA4">
        <w:rPr>
          <w:rFonts w:cs="Times New Roman"/>
          <w:szCs w:val="28"/>
          <w:lang w:eastAsia="ru-RU"/>
        </w:rPr>
        <w:t>«</w:t>
      </w:r>
      <w:r w:rsidRPr="002E5A14">
        <w:rPr>
          <w:rFonts w:cs="Times New Roman"/>
          <w:szCs w:val="28"/>
          <w:lang w:eastAsia="ru-RU"/>
        </w:rPr>
        <w:t>Единый государственный реестр записей актов гражданского состояния</w:t>
      </w:r>
      <w:r w:rsidR="00F14CA4">
        <w:rPr>
          <w:rFonts w:cs="Times New Roman"/>
          <w:szCs w:val="28"/>
          <w:lang w:eastAsia="ru-RU"/>
        </w:rPr>
        <w:t>»</w:t>
      </w:r>
      <w:r w:rsidRPr="002E5A14">
        <w:rPr>
          <w:rFonts w:cs="Times New Roman"/>
          <w:szCs w:val="28"/>
          <w:lang w:eastAsia="ru-RU"/>
        </w:rPr>
        <w:t>.</w:t>
      </w:r>
    </w:p>
    <w:p w14:paraId="284EDC2C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Заявитель вправе представить сведения, подлежащие получению в рамках межведомственного информационного взаимодействия, по собственной инициативе.</w:t>
      </w:r>
    </w:p>
    <w:p w14:paraId="20D01F2A" w14:textId="74613E93" w:rsidR="004747C3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 w:rsidRPr="002E5A14">
        <w:rPr>
          <w:rFonts w:cs="Times New Roman"/>
          <w:szCs w:val="28"/>
          <w:lang w:eastAsia="ru-RU"/>
        </w:rPr>
        <w:t>Срок принятия решения о выдаче (отказе в выдаче) удостоверения составляет не более 10 рабочих дней с момента регистрации заявления. Заявление регистрируется в день его поступления в орган социальной защиты населения, МФЦ.</w:t>
      </w:r>
    </w:p>
    <w:p w14:paraId="2A2CE92B" w14:textId="7986EEDD" w:rsidR="004747C3" w:rsidRDefault="00F14CA4" w:rsidP="008A08D0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5</w:t>
      </w:r>
      <w:r w:rsidR="004747C3" w:rsidRPr="004747C3">
        <w:rPr>
          <w:rFonts w:cs="Times New Roman"/>
          <w:szCs w:val="28"/>
          <w:lang w:eastAsia="ru-RU"/>
        </w:rPr>
        <w:t xml:space="preserve">. </w:t>
      </w:r>
      <w:r w:rsidR="0020167A">
        <w:rPr>
          <w:rFonts w:cs="Times New Roman"/>
          <w:szCs w:val="28"/>
          <w:lang w:eastAsia="ru-RU"/>
        </w:rPr>
        <w:t>В</w:t>
      </w:r>
      <w:r w:rsidR="000A4F84" w:rsidRPr="000A4F84">
        <w:rPr>
          <w:rFonts w:cs="Times New Roman"/>
          <w:szCs w:val="28"/>
          <w:lang w:eastAsia="ru-RU"/>
        </w:rPr>
        <w:t xml:space="preserve"> случае регистрации </w:t>
      </w:r>
      <w:r w:rsidR="0020167A">
        <w:rPr>
          <w:rFonts w:cs="Times New Roman"/>
          <w:szCs w:val="28"/>
          <w:lang w:eastAsia="ru-RU"/>
        </w:rPr>
        <w:t xml:space="preserve">членов семьи </w:t>
      </w:r>
      <w:r w:rsidR="000A4F84" w:rsidRPr="000A4F84">
        <w:rPr>
          <w:rFonts w:cs="Times New Roman"/>
          <w:szCs w:val="28"/>
          <w:lang w:eastAsia="ru-RU"/>
        </w:rPr>
        <w:t>по разным адресам</w:t>
      </w:r>
      <w:r w:rsidR="009E6032">
        <w:rPr>
          <w:rFonts w:cs="Times New Roman"/>
          <w:szCs w:val="28"/>
          <w:lang w:eastAsia="ru-RU"/>
        </w:rPr>
        <w:t>,</w:t>
      </w:r>
      <w:r w:rsidR="000A4F84" w:rsidRPr="000A4F84">
        <w:rPr>
          <w:rFonts w:cs="Times New Roman"/>
          <w:szCs w:val="28"/>
          <w:lang w:eastAsia="ru-RU"/>
        </w:rPr>
        <w:t xml:space="preserve"> </w:t>
      </w:r>
      <w:r w:rsidR="0020167A">
        <w:rPr>
          <w:rFonts w:cs="Times New Roman"/>
          <w:szCs w:val="28"/>
          <w:lang w:eastAsia="ru-RU"/>
        </w:rPr>
        <w:t>д</w:t>
      </w:r>
      <w:r w:rsidR="0020167A" w:rsidRPr="000A4F84">
        <w:rPr>
          <w:rFonts w:cs="Times New Roman"/>
          <w:szCs w:val="28"/>
          <w:lang w:eastAsia="ru-RU"/>
        </w:rPr>
        <w:t xml:space="preserve">ля </w:t>
      </w:r>
      <w:r w:rsidR="0020167A" w:rsidRPr="000A4F84">
        <w:rPr>
          <w:rFonts w:cs="Times New Roman"/>
          <w:szCs w:val="28"/>
          <w:lang w:eastAsia="ru-RU"/>
        </w:rPr>
        <w:lastRenderedPageBreak/>
        <w:t xml:space="preserve">подтверждения факта </w:t>
      </w:r>
      <w:r w:rsidR="009E6032">
        <w:rPr>
          <w:rFonts w:cs="Times New Roman"/>
          <w:szCs w:val="28"/>
          <w:lang w:eastAsia="ru-RU"/>
        </w:rPr>
        <w:t>воспитания и содержания детей,</w:t>
      </w:r>
      <w:r w:rsidR="0020167A" w:rsidRPr="000A4F84">
        <w:rPr>
          <w:rFonts w:cs="Times New Roman"/>
          <w:szCs w:val="28"/>
          <w:lang w:eastAsia="ru-RU"/>
        </w:rPr>
        <w:t xml:space="preserve"> </w:t>
      </w:r>
      <w:r w:rsidR="000A4F84" w:rsidRPr="000A4F84">
        <w:rPr>
          <w:rFonts w:cs="Times New Roman"/>
          <w:szCs w:val="28"/>
          <w:lang w:eastAsia="ru-RU"/>
        </w:rPr>
        <w:t xml:space="preserve">органы социальной защиты населения проводят обследование жилищно-бытовых условий семьи по месту ее фактического проживания. По итогам обследования составляется акт, подтверждающий факт </w:t>
      </w:r>
      <w:r w:rsidR="009E6032" w:rsidRPr="009E6032">
        <w:rPr>
          <w:rFonts w:cs="Times New Roman"/>
          <w:szCs w:val="28"/>
          <w:lang w:eastAsia="ru-RU"/>
        </w:rPr>
        <w:t>воспитания и содержания детей</w:t>
      </w:r>
      <w:r w:rsidR="009E6032">
        <w:rPr>
          <w:rFonts w:cs="Times New Roman"/>
          <w:szCs w:val="28"/>
          <w:lang w:eastAsia="ru-RU"/>
        </w:rPr>
        <w:t xml:space="preserve"> родителями</w:t>
      </w:r>
      <w:r w:rsidR="000A4F84" w:rsidRPr="000A4F84">
        <w:rPr>
          <w:rFonts w:cs="Times New Roman"/>
          <w:szCs w:val="28"/>
          <w:lang w:eastAsia="ru-RU"/>
        </w:rPr>
        <w:t>. Проведение обследования жилищно-бытовых условий проживания семьи и составление акта осуществляется в рамках срока принятия решения о выдаче (отказе в выдаче) удостоверения.</w:t>
      </w:r>
    </w:p>
    <w:p w14:paraId="6F103A73" w14:textId="2DC775AC" w:rsidR="009C3B4D" w:rsidRPr="009C3B4D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color w:val="000000" w:themeColor="text1"/>
          <w:szCs w:val="28"/>
        </w:rPr>
      </w:pPr>
      <w:r>
        <w:rPr>
          <w:rFonts w:eastAsiaTheme="minorHAnsi" w:cs="Times New Roman"/>
          <w:color w:val="000000" w:themeColor="text1"/>
          <w:szCs w:val="28"/>
        </w:rPr>
        <w:t>6</w:t>
      </w:r>
      <w:r w:rsidR="009C3B4D" w:rsidRPr="009C3B4D">
        <w:rPr>
          <w:rFonts w:eastAsiaTheme="minorHAnsi" w:cs="Times New Roman"/>
          <w:color w:val="000000" w:themeColor="text1"/>
          <w:szCs w:val="28"/>
        </w:rPr>
        <w:t>. Основаниями для отказа в выдаче удостоверения являются:</w:t>
      </w:r>
    </w:p>
    <w:p w14:paraId="6F103A74" w14:textId="5DA41F43" w:rsidR="009C3B4D" w:rsidRPr="009C3B4D" w:rsidRDefault="009C3B4D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color w:val="000000" w:themeColor="text1"/>
          <w:szCs w:val="28"/>
        </w:rPr>
      </w:pPr>
      <w:r w:rsidRPr="009C3B4D">
        <w:rPr>
          <w:rFonts w:eastAsiaTheme="minorHAnsi" w:cs="Times New Roman"/>
          <w:color w:val="000000" w:themeColor="text1"/>
          <w:szCs w:val="28"/>
        </w:rPr>
        <w:t xml:space="preserve">- несоответствие семьи заявителя требованиям, приведенным в </w:t>
      </w:r>
      <w:r w:rsidR="003F53E7" w:rsidRPr="0020167A">
        <w:rPr>
          <w:rFonts w:eastAsiaTheme="minorHAnsi" w:cs="Times New Roman"/>
          <w:color w:val="000000" w:themeColor="text1"/>
          <w:szCs w:val="28"/>
        </w:rPr>
        <w:t xml:space="preserve">пункте </w:t>
      </w:r>
      <w:r w:rsidRPr="009C3B4D">
        <w:rPr>
          <w:rFonts w:eastAsiaTheme="minorHAnsi" w:cs="Times New Roman"/>
          <w:color w:val="000000" w:themeColor="text1"/>
          <w:szCs w:val="28"/>
        </w:rPr>
        <w:t>3 Порядка;</w:t>
      </w:r>
    </w:p>
    <w:p w14:paraId="60A74B68" w14:textId="77777777" w:rsidR="007F59E6" w:rsidRDefault="009C3B4D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color w:val="000000" w:themeColor="text1"/>
          <w:szCs w:val="28"/>
        </w:rPr>
      </w:pPr>
      <w:r w:rsidRPr="009C3B4D">
        <w:rPr>
          <w:rFonts w:eastAsiaTheme="minorHAnsi" w:cs="Times New Roman"/>
          <w:color w:val="000000" w:themeColor="text1"/>
          <w:szCs w:val="28"/>
        </w:rPr>
        <w:t>- непредставление заявителем документов (одного из документов</w:t>
      </w:r>
      <w:r w:rsidR="00A42389">
        <w:rPr>
          <w:rFonts w:eastAsiaTheme="minorHAnsi" w:cs="Times New Roman"/>
          <w:color w:val="000000" w:themeColor="text1"/>
          <w:szCs w:val="28"/>
        </w:rPr>
        <w:t>), указанных в пункте 4 Порядка</w:t>
      </w:r>
      <w:r w:rsidR="00A42389" w:rsidRPr="00A42389">
        <w:rPr>
          <w:rFonts w:eastAsiaTheme="minorHAnsi" w:cs="Times New Roman"/>
          <w:color w:val="000000" w:themeColor="text1"/>
          <w:szCs w:val="28"/>
        </w:rPr>
        <w:t>, обязанность по представлению которых лежит на заявителе</w:t>
      </w:r>
      <w:r w:rsidR="00A42389">
        <w:rPr>
          <w:rFonts w:eastAsiaTheme="minorHAnsi" w:cs="Times New Roman"/>
          <w:color w:val="000000" w:themeColor="text1"/>
          <w:szCs w:val="28"/>
        </w:rPr>
        <w:t xml:space="preserve">. </w:t>
      </w:r>
    </w:p>
    <w:p w14:paraId="6F103A76" w14:textId="6E8B0AB0" w:rsidR="009C3B4D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</w:t>
      </w:r>
      <w:r w:rsidR="009C3B4D" w:rsidRPr="009C3B4D">
        <w:rPr>
          <w:rFonts w:eastAsiaTheme="minorHAnsi" w:cs="Times New Roman"/>
          <w:szCs w:val="28"/>
        </w:rPr>
        <w:t>. Удостоверение составляется в соответствии с формой и описанием бланка удостоверения</w:t>
      </w:r>
      <w:r w:rsidR="006B56DD">
        <w:rPr>
          <w:rFonts w:eastAsiaTheme="minorHAnsi" w:cs="Times New Roman"/>
          <w:szCs w:val="28"/>
        </w:rPr>
        <w:t>,</w:t>
      </w:r>
      <w:r w:rsidR="004D2ADA">
        <w:rPr>
          <w:rFonts w:eastAsiaTheme="minorHAnsi" w:cs="Times New Roman"/>
          <w:szCs w:val="28"/>
        </w:rPr>
        <w:t xml:space="preserve"> </w:t>
      </w:r>
      <w:r w:rsidR="004D2ADA" w:rsidRPr="0020167A">
        <w:rPr>
          <w:rFonts w:eastAsiaTheme="minorHAnsi" w:cs="Times New Roman"/>
          <w:color w:val="000000" w:themeColor="text1"/>
          <w:szCs w:val="28"/>
        </w:rPr>
        <w:t xml:space="preserve">установленного </w:t>
      </w:r>
      <w:r w:rsidR="009E6032">
        <w:rPr>
          <w:rFonts w:eastAsiaTheme="minorHAnsi" w:cs="Times New Roman"/>
          <w:color w:val="000000" w:themeColor="text1"/>
          <w:szCs w:val="28"/>
        </w:rPr>
        <w:t>постановлением Правительства Российской Федерации</w:t>
      </w:r>
      <w:r w:rsidR="009C3B4D" w:rsidRPr="009C3B4D">
        <w:rPr>
          <w:rFonts w:eastAsiaTheme="minorHAnsi" w:cs="Times New Roman"/>
          <w:szCs w:val="28"/>
        </w:rPr>
        <w:t xml:space="preserve">, подписывается руководителем органа социальной защиты населения и заверяется печатью. Фотографии в удостоверении также заверяются печатью органа социальной защиты населения.  </w:t>
      </w:r>
    </w:p>
    <w:p w14:paraId="6F103A77" w14:textId="5EC9D26F" w:rsidR="009C3B4D" w:rsidRPr="009C3B4D" w:rsidRDefault="006F5B71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</w:t>
      </w:r>
      <w:r w:rsidR="009C3B4D" w:rsidRPr="009C3B4D">
        <w:rPr>
          <w:rFonts w:eastAsiaTheme="minorHAnsi" w:cs="Times New Roman"/>
          <w:szCs w:val="28"/>
        </w:rPr>
        <w:t>. При заполнении удостоверения в строках «наименование органа, выдавшего удостоверение», «фамилия», «имя», «отчество» записи производятся без сокращений.</w:t>
      </w:r>
    </w:p>
    <w:p w14:paraId="6F103A78" w14:textId="30641BB7" w:rsidR="009C3B4D" w:rsidRPr="009C3B4D" w:rsidRDefault="006F5B71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9</w:t>
      </w:r>
      <w:r w:rsidR="009C3B4D" w:rsidRPr="009C3B4D">
        <w:rPr>
          <w:rFonts w:eastAsiaTheme="minorHAnsi" w:cs="Times New Roman"/>
          <w:szCs w:val="28"/>
        </w:rPr>
        <w:t>. Если в удостоверение внесена неправильная или неточная запись, заполняется новый бланк удостоверения, а испорченный бланк уничтожается, о чем составляется соответствующий акт.</w:t>
      </w:r>
    </w:p>
    <w:p w14:paraId="65873343" w14:textId="7A0F115A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1</w:t>
      </w:r>
      <w:r w:rsidR="006F5B71">
        <w:rPr>
          <w:rFonts w:cs="Times New Roman"/>
          <w:szCs w:val="28"/>
        </w:rPr>
        <w:t>0</w:t>
      </w:r>
      <w:r w:rsidRPr="002E5A14">
        <w:rPr>
          <w:rFonts w:cs="Times New Roman"/>
          <w:szCs w:val="28"/>
        </w:rPr>
        <w:t>. При наличии статуса многодетной семьи и в случае рождения четвертого ребенка и последующих детей, установлении над ребенком (детьми) опеки и принятии ребенка (детей) в приемную семью, дети вписываются в ранее выданное удостоверение.</w:t>
      </w:r>
    </w:p>
    <w:p w14:paraId="71EFDCFE" w14:textId="129A0565" w:rsidR="002E5A14" w:rsidRPr="002E5A14" w:rsidRDefault="008A08D0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8A08D0">
        <w:rPr>
          <w:rFonts w:cs="Times New Roman"/>
          <w:color w:val="000000" w:themeColor="text1"/>
          <w:szCs w:val="28"/>
        </w:rPr>
        <w:t>Г</w:t>
      </w:r>
      <w:r w:rsidR="002E5A14" w:rsidRPr="008A08D0">
        <w:rPr>
          <w:rFonts w:cs="Times New Roman"/>
          <w:color w:val="000000" w:themeColor="text1"/>
          <w:szCs w:val="28"/>
        </w:rPr>
        <w:t>раж</w:t>
      </w:r>
      <w:r w:rsidR="002E5A14" w:rsidRPr="002E5A14">
        <w:rPr>
          <w:rFonts w:cs="Times New Roman"/>
          <w:szCs w:val="28"/>
        </w:rPr>
        <w:t xml:space="preserve">данин представляет в орган социальной защиты, МФЦ или посредством федеральной государственной информационной системы </w:t>
      </w:r>
      <w:r w:rsidR="0020167A">
        <w:rPr>
          <w:rFonts w:cs="Times New Roman"/>
          <w:szCs w:val="28"/>
        </w:rPr>
        <w:t>«</w:t>
      </w:r>
      <w:r w:rsidR="002E5A14" w:rsidRPr="002E5A14">
        <w:rPr>
          <w:rFonts w:cs="Times New Roman"/>
          <w:szCs w:val="28"/>
        </w:rPr>
        <w:t xml:space="preserve">Единый портал государственных </w:t>
      </w:r>
      <w:r w:rsidR="0020167A">
        <w:rPr>
          <w:rFonts w:cs="Times New Roman"/>
          <w:szCs w:val="28"/>
        </w:rPr>
        <w:t>и муниципальных услуг (функций)»</w:t>
      </w:r>
      <w:r w:rsidR="002E5A14" w:rsidRPr="002E5A14">
        <w:rPr>
          <w:rFonts w:cs="Times New Roman"/>
          <w:szCs w:val="28"/>
        </w:rPr>
        <w:t xml:space="preserve"> письменное заявление </w:t>
      </w:r>
      <w:r w:rsidR="002E5A14" w:rsidRPr="0020167A">
        <w:rPr>
          <w:rFonts w:cs="Times New Roman"/>
          <w:color w:val="000000" w:themeColor="text1"/>
          <w:szCs w:val="28"/>
        </w:rPr>
        <w:t xml:space="preserve">о </w:t>
      </w:r>
      <w:r w:rsidRPr="0020167A">
        <w:rPr>
          <w:rFonts w:cs="Times New Roman"/>
          <w:color w:val="000000" w:themeColor="text1"/>
          <w:szCs w:val="28"/>
        </w:rPr>
        <w:t>необходимости внесения изменений</w:t>
      </w:r>
      <w:r w:rsidR="002E5A14" w:rsidRPr="002E5A14">
        <w:rPr>
          <w:rFonts w:cs="Times New Roman"/>
          <w:szCs w:val="28"/>
        </w:rPr>
        <w:t>. Сведения, подтверждающие вносимые в удостоверение изменения, запрашиваются в рамках межведомственного информационного взаимодействия:</w:t>
      </w:r>
    </w:p>
    <w:p w14:paraId="19FE0253" w14:textId="670E4DB5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- сведения о рождении детей ‒ в федеральной государст</w:t>
      </w:r>
      <w:r w:rsidR="00CB36BC">
        <w:rPr>
          <w:rFonts w:cs="Times New Roman"/>
          <w:szCs w:val="28"/>
        </w:rPr>
        <w:t>венной информационной системе «</w:t>
      </w:r>
      <w:r w:rsidRPr="002E5A14">
        <w:rPr>
          <w:rFonts w:cs="Times New Roman"/>
          <w:szCs w:val="28"/>
        </w:rPr>
        <w:t>Единый государственный реестр запис</w:t>
      </w:r>
      <w:r w:rsidR="00CB36BC">
        <w:rPr>
          <w:rFonts w:cs="Times New Roman"/>
          <w:szCs w:val="28"/>
        </w:rPr>
        <w:t>ей актов гражданского состояния»</w:t>
      </w:r>
      <w:r w:rsidRPr="002E5A14">
        <w:rPr>
          <w:rFonts w:cs="Times New Roman"/>
          <w:szCs w:val="28"/>
        </w:rPr>
        <w:t>;</w:t>
      </w:r>
    </w:p>
    <w:p w14:paraId="40ABDBFB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- сведения об установлении над ребенком (детьми) опеки (попечительства) либо договор передачи ребенка (детей) на воспитание в приемную семью ‒ в органах опеки и попечительства;</w:t>
      </w:r>
    </w:p>
    <w:p w14:paraId="1C22FE02" w14:textId="2C87B70B" w:rsidR="002E5A14" w:rsidRPr="0020167A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color w:val="000000" w:themeColor="text1"/>
          <w:szCs w:val="28"/>
        </w:rPr>
      </w:pPr>
      <w:r w:rsidRPr="0020167A">
        <w:rPr>
          <w:rFonts w:cs="Times New Roman"/>
          <w:color w:val="000000" w:themeColor="text1"/>
          <w:szCs w:val="28"/>
        </w:rPr>
        <w:t>- сведения о регистрации заявителя и членов его семьи п</w:t>
      </w:r>
      <w:r w:rsidR="00912E1E" w:rsidRPr="0020167A">
        <w:rPr>
          <w:rFonts w:cs="Times New Roman"/>
          <w:color w:val="000000" w:themeColor="text1"/>
          <w:szCs w:val="28"/>
        </w:rPr>
        <w:t>о месту жительства (пребывания)</w:t>
      </w:r>
      <w:r w:rsidRPr="0020167A">
        <w:rPr>
          <w:rFonts w:cs="Times New Roman"/>
          <w:color w:val="000000" w:themeColor="text1"/>
          <w:szCs w:val="28"/>
        </w:rPr>
        <w:t xml:space="preserve"> – в Управлении Министерства внутренних дел Российской Федерации по Ярославской области.</w:t>
      </w:r>
    </w:p>
    <w:p w14:paraId="057753B1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Заявитель вправе представить сведения, подлежащие получению в рамках </w:t>
      </w:r>
      <w:r w:rsidRPr="002E5A14">
        <w:rPr>
          <w:rFonts w:cs="Times New Roman"/>
          <w:szCs w:val="28"/>
        </w:rPr>
        <w:lastRenderedPageBreak/>
        <w:t xml:space="preserve">межведомственного информационного взаимодействия, по собственной инициативе. </w:t>
      </w:r>
    </w:p>
    <w:p w14:paraId="4DD27349" w14:textId="4131AE92" w:rsid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Срок </w:t>
      </w:r>
      <w:r w:rsidR="0020167A">
        <w:rPr>
          <w:rFonts w:cs="Times New Roman"/>
          <w:szCs w:val="28"/>
        </w:rPr>
        <w:t>внесения изменений в удостоверение</w:t>
      </w:r>
      <w:r w:rsidRPr="002E5A14">
        <w:rPr>
          <w:rFonts w:cs="Times New Roman"/>
          <w:szCs w:val="28"/>
        </w:rPr>
        <w:t xml:space="preserve"> составляет не более 10 рабочих дней с момента регистрации заявления о </w:t>
      </w:r>
      <w:r w:rsidR="0020167A">
        <w:rPr>
          <w:rFonts w:cs="Times New Roman"/>
          <w:szCs w:val="28"/>
        </w:rPr>
        <w:t xml:space="preserve">внесении изменений в </w:t>
      </w:r>
      <w:r w:rsidRPr="002E5A14">
        <w:rPr>
          <w:rFonts w:cs="Times New Roman"/>
          <w:szCs w:val="28"/>
        </w:rPr>
        <w:t xml:space="preserve"> удостоверен</w:t>
      </w:r>
      <w:r w:rsidR="0020167A">
        <w:rPr>
          <w:rFonts w:cs="Times New Roman"/>
          <w:szCs w:val="28"/>
        </w:rPr>
        <w:t>ие</w:t>
      </w:r>
      <w:r w:rsidRPr="002E5A14">
        <w:rPr>
          <w:rFonts w:cs="Times New Roman"/>
          <w:szCs w:val="28"/>
        </w:rPr>
        <w:t>. Заявление регистрируется в день его поступления в орган социальной защиты населения, МФЦ.</w:t>
      </w:r>
    </w:p>
    <w:p w14:paraId="35838907" w14:textId="3EA19776" w:rsidR="009E6032" w:rsidRPr="002E5A14" w:rsidRDefault="009E6032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Pr="009E6032">
        <w:rPr>
          <w:rFonts w:cs="Times New Roman"/>
          <w:szCs w:val="28"/>
        </w:rPr>
        <w:t>одитель</w:t>
      </w:r>
      <w:r>
        <w:rPr>
          <w:rFonts w:cs="Times New Roman"/>
          <w:szCs w:val="28"/>
        </w:rPr>
        <w:t xml:space="preserve">, указанный </w:t>
      </w:r>
      <w:r w:rsidRPr="009E603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абзаце 2 пункта 3, </w:t>
      </w:r>
      <w:r w:rsidRPr="009E6032">
        <w:rPr>
          <w:rFonts w:cs="Times New Roman"/>
          <w:szCs w:val="28"/>
        </w:rPr>
        <w:t>не вписывается в удостоверение многодетной с</w:t>
      </w:r>
      <w:r w:rsidR="00143356">
        <w:rPr>
          <w:rFonts w:cs="Times New Roman"/>
          <w:szCs w:val="28"/>
        </w:rPr>
        <w:t>емьи (фотография не вклеивается</w:t>
      </w:r>
      <w:r w:rsidRPr="009E6032">
        <w:rPr>
          <w:rFonts w:cs="Times New Roman"/>
          <w:szCs w:val="28"/>
        </w:rPr>
        <w:t>)</w:t>
      </w:r>
      <w:r w:rsidR="00143356">
        <w:rPr>
          <w:rFonts w:cs="Times New Roman"/>
          <w:szCs w:val="28"/>
        </w:rPr>
        <w:t>.</w:t>
      </w:r>
    </w:p>
    <w:p w14:paraId="1D9D8406" w14:textId="4DC01AD5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Основаниями для отказа</w:t>
      </w:r>
      <w:r w:rsidR="003F53E7">
        <w:rPr>
          <w:rFonts w:cs="Times New Roman"/>
          <w:szCs w:val="28"/>
        </w:rPr>
        <w:t xml:space="preserve"> </w:t>
      </w:r>
      <w:r w:rsidR="003F53E7" w:rsidRPr="0020167A">
        <w:rPr>
          <w:rFonts w:cs="Times New Roman"/>
          <w:color w:val="000000" w:themeColor="text1"/>
          <w:szCs w:val="28"/>
        </w:rPr>
        <w:t>в</w:t>
      </w:r>
      <w:r w:rsidR="0020167A" w:rsidRPr="0020167A">
        <w:rPr>
          <w:rFonts w:cs="Times New Roman"/>
          <w:color w:val="000000" w:themeColor="text1"/>
          <w:szCs w:val="28"/>
        </w:rPr>
        <w:t>о</w:t>
      </w:r>
      <w:r w:rsidRPr="0020167A">
        <w:rPr>
          <w:rFonts w:cs="Times New Roman"/>
          <w:color w:val="000000" w:themeColor="text1"/>
          <w:szCs w:val="28"/>
        </w:rPr>
        <w:t xml:space="preserve"> </w:t>
      </w:r>
      <w:r w:rsidR="003F53E7" w:rsidRPr="0020167A">
        <w:rPr>
          <w:rFonts w:cs="Times New Roman"/>
          <w:color w:val="000000" w:themeColor="text1"/>
          <w:szCs w:val="28"/>
        </w:rPr>
        <w:t xml:space="preserve">внесении изменений в удостоверение </w:t>
      </w:r>
      <w:r w:rsidRPr="002E5A14">
        <w:rPr>
          <w:rFonts w:cs="Times New Roman"/>
          <w:szCs w:val="28"/>
        </w:rPr>
        <w:t>являются:</w:t>
      </w:r>
    </w:p>
    <w:p w14:paraId="3EDE9F1D" w14:textId="5DD23DBC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- несоответствие семьи заявителя требованиям, установленным </w:t>
      </w:r>
      <w:r w:rsidR="003F53E7" w:rsidRPr="0020167A">
        <w:rPr>
          <w:rFonts w:cs="Times New Roman"/>
          <w:color w:val="000000" w:themeColor="text1"/>
          <w:szCs w:val="28"/>
        </w:rPr>
        <w:t>пунктом</w:t>
      </w:r>
      <w:r w:rsidR="003F53E7">
        <w:rPr>
          <w:rFonts w:cs="Times New Roman"/>
          <w:szCs w:val="28"/>
        </w:rPr>
        <w:t xml:space="preserve"> </w:t>
      </w:r>
      <w:r w:rsidRPr="002E5A14">
        <w:rPr>
          <w:rFonts w:cs="Times New Roman"/>
          <w:szCs w:val="28"/>
        </w:rPr>
        <w:t>3 Порядка;</w:t>
      </w:r>
    </w:p>
    <w:p w14:paraId="7D8AF991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- </w:t>
      </w:r>
      <w:proofErr w:type="spellStart"/>
      <w:r w:rsidRPr="002E5A14">
        <w:rPr>
          <w:rFonts w:cs="Times New Roman"/>
          <w:szCs w:val="28"/>
        </w:rPr>
        <w:t>неподтверждение</w:t>
      </w:r>
      <w:proofErr w:type="spellEnd"/>
      <w:r w:rsidRPr="002E5A14">
        <w:rPr>
          <w:rFonts w:cs="Times New Roman"/>
          <w:szCs w:val="28"/>
        </w:rPr>
        <w:t xml:space="preserve"> сведений об обстоятельствах, влекущих необходимость продления срока действия удостоверения.</w:t>
      </w:r>
    </w:p>
    <w:p w14:paraId="57952E4E" w14:textId="06279346" w:rsidR="002E5A14" w:rsidRPr="002E5A14" w:rsidRDefault="0020167A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6F5B71">
        <w:rPr>
          <w:rFonts w:cs="Times New Roman"/>
          <w:szCs w:val="28"/>
        </w:rPr>
        <w:t>1</w:t>
      </w:r>
      <w:r w:rsidR="002E5A14" w:rsidRPr="002E5A14">
        <w:rPr>
          <w:rFonts w:cs="Times New Roman"/>
          <w:szCs w:val="28"/>
        </w:rPr>
        <w:t>. В случае изменения фамилии, имени, отчества членов многодетной семьи, расторжения брака, а также в случае смерти одного или нескольких членов многодетной семьи (при сохранении статуса многодетной семьи) заявителю выдается новое удостоверение с внесенными в него изменениями.</w:t>
      </w:r>
    </w:p>
    <w:p w14:paraId="111E3F47" w14:textId="50C8346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При расторжении брака родителей новое удостоверение выдается одному из родителей, с кем остаются проживать несовершеннолетние дети. В случае отсутствия в решении суда указания на место проживания детей факт </w:t>
      </w:r>
      <w:r w:rsidR="009E6032">
        <w:rPr>
          <w:rFonts w:cs="Times New Roman"/>
          <w:szCs w:val="28"/>
        </w:rPr>
        <w:t>воспитания и содержания</w:t>
      </w:r>
      <w:r w:rsidRPr="002E5A14">
        <w:rPr>
          <w:rFonts w:cs="Times New Roman"/>
          <w:szCs w:val="28"/>
        </w:rPr>
        <w:t xml:space="preserve"> </w:t>
      </w:r>
      <w:r w:rsidR="009E6032" w:rsidRPr="002E5A14">
        <w:rPr>
          <w:rFonts w:cs="Times New Roman"/>
          <w:szCs w:val="28"/>
        </w:rPr>
        <w:t>одн</w:t>
      </w:r>
      <w:r w:rsidR="009E6032">
        <w:rPr>
          <w:rFonts w:cs="Times New Roman"/>
          <w:szCs w:val="28"/>
        </w:rPr>
        <w:t>им</w:t>
      </w:r>
      <w:r w:rsidR="009E6032" w:rsidRPr="002E5A14">
        <w:rPr>
          <w:rFonts w:cs="Times New Roman"/>
          <w:szCs w:val="28"/>
        </w:rPr>
        <w:t xml:space="preserve"> </w:t>
      </w:r>
      <w:r w:rsidRPr="002E5A14">
        <w:rPr>
          <w:rFonts w:cs="Times New Roman"/>
          <w:szCs w:val="28"/>
        </w:rPr>
        <w:t>из родителей детей</w:t>
      </w:r>
      <w:r w:rsidR="009E6032">
        <w:rPr>
          <w:rFonts w:cs="Times New Roman"/>
          <w:szCs w:val="28"/>
        </w:rPr>
        <w:t>,</w:t>
      </w:r>
      <w:r w:rsidRPr="002E5A14">
        <w:rPr>
          <w:rFonts w:cs="Times New Roman"/>
          <w:szCs w:val="28"/>
        </w:rPr>
        <w:t xml:space="preserve"> подтверждается актом обследования социально-бытовых условий проживания семьи, составляемым органом социальной защиты населения. Проведение обследования жилищно-бытовых условий проживания семьи и составление акта осуществляются в рамках срока принятия решения о выдаче (отказе в выдаче) удостоверения.</w:t>
      </w:r>
    </w:p>
    <w:p w14:paraId="506E5192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Для выдачи нового удостоверения гражданином к письменному заявлению прикладываются:</w:t>
      </w:r>
    </w:p>
    <w:p w14:paraId="333C3285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- фотографии обоих родителей (фотография единственного родителя, усыновителя, опекуна (попечителя), фотография родителя, с кем остаются проживать дети) размером 3 × 4 см;</w:t>
      </w:r>
    </w:p>
    <w:p w14:paraId="276AE20C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- судебное решение об определении места проживания ребенка (детей) (при наличии).</w:t>
      </w:r>
    </w:p>
    <w:p w14:paraId="4A6EB602" w14:textId="04D91197" w:rsidR="002E5A14" w:rsidRPr="0020167A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Сведения (документы), подтверждающие вносимые в новое удостоверение изменения, запрашиваются в рамках межведомственного информационного взаимоде</w:t>
      </w:r>
      <w:r w:rsidR="0020167A">
        <w:rPr>
          <w:rFonts w:cs="Times New Roman"/>
          <w:szCs w:val="28"/>
        </w:rPr>
        <w:t>йствия</w:t>
      </w:r>
      <w:r w:rsidR="0020167A" w:rsidRPr="0020167A">
        <w:rPr>
          <w:rFonts w:cs="Times New Roman"/>
          <w:szCs w:val="28"/>
        </w:rPr>
        <w:t>:</w:t>
      </w:r>
    </w:p>
    <w:p w14:paraId="144947CA" w14:textId="271700C0" w:rsidR="002E5A14" w:rsidRPr="002E5A14" w:rsidRDefault="0020167A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="002E5A14" w:rsidRPr="002E5A14">
        <w:rPr>
          <w:rFonts w:cs="Times New Roman"/>
          <w:szCs w:val="28"/>
        </w:rPr>
        <w:t>ведения о перемене фамилии, имени, отчества, о смерти, о расторжении брака запрашиваются в федеральной государс</w:t>
      </w:r>
      <w:r>
        <w:rPr>
          <w:rFonts w:cs="Times New Roman"/>
          <w:szCs w:val="28"/>
        </w:rPr>
        <w:t>твенной информационной системе «</w:t>
      </w:r>
      <w:r w:rsidR="002E5A14" w:rsidRPr="002E5A14">
        <w:rPr>
          <w:rFonts w:cs="Times New Roman"/>
          <w:szCs w:val="28"/>
        </w:rPr>
        <w:t>Единый государственный реестр запис</w:t>
      </w:r>
      <w:r>
        <w:rPr>
          <w:rFonts w:cs="Times New Roman"/>
          <w:szCs w:val="28"/>
        </w:rPr>
        <w:t>ей актов гражданского состояния»</w:t>
      </w:r>
      <w:r w:rsidR="002E5A14" w:rsidRPr="002E5A14">
        <w:rPr>
          <w:rFonts w:cs="Times New Roman"/>
          <w:szCs w:val="28"/>
        </w:rPr>
        <w:t>.</w:t>
      </w:r>
    </w:p>
    <w:p w14:paraId="5A53DAC9" w14:textId="12A734FE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Заявитель вправе представить сведения (документы), подлежащие получению в рамках межведомственного информационного взаимодействия, по </w:t>
      </w:r>
      <w:r w:rsidR="00A3187F">
        <w:rPr>
          <w:rFonts w:cs="Times New Roman"/>
          <w:szCs w:val="28"/>
        </w:rPr>
        <w:t xml:space="preserve"> </w:t>
      </w:r>
      <w:r w:rsidRPr="002E5A14">
        <w:rPr>
          <w:rFonts w:cs="Times New Roman"/>
          <w:szCs w:val="28"/>
        </w:rPr>
        <w:t>собственной инициативе.</w:t>
      </w:r>
    </w:p>
    <w:p w14:paraId="5DFD3905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Срок принятия решения о выдаче (отказе в выдаче) нового удостоверения </w:t>
      </w:r>
      <w:r w:rsidRPr="002E5A14">
        <w:rPr>
          <w:rFonts w:cs="Times New Roman"/>
          <w:szCs w:val="28"/>
        </w:rPr>
        <w:lastRenderedPageBreak/>
        <w:t>составляет не более 10 рабочих дней с момента регистрации заявления. Заявление регистрируется в день его поступления в орган социальной защиты населения, МФЦ.</w:t>
      </w:r>
    </w:p>
    <w:p w14:paraId="56815326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>Основаниями для отказа в выдаче нового удостоверения являются:</w:t>
      </w:r>
    </w:p>
    <w:p w14:paraId="3A5FCCF2" w14:textId="33A89FA8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- несоответствие семьи заявителя требованиям, указанным в </w:t>
      </w:r>
      <w:r w:rsidR="003F53E7" w:rsidRPr="0020167A">
        <w:rPr>
          <w:rFonts w:cs="Times New Roman"/>
          <w:color w:val="000000" w:themeColor="text1"/>
          <w:szCs w:val="28"/>
        </w:rPr>
        <w:t>пункте</w:t>
      </w:r>
      <w:r w:rsidR="00A3187F">
        <w:rPr>
          <w:rFonts w:cs="Times New Roman"/>
          <w:color w:val="000000" w:themeColor="text1"/>
          <w:szCs w:val="28"/>
        </w:rPr>
        <w:t xml:space="preserve"> </w:t>
      </w:r>
      <w:r w:rsidRPr="002E5A14">
        <w:rPr>
          <w:rFonts w:cs="Times New Roman"/>
          <w:szCs w:val="28"/>
        </w:rPr>
        <w:t>3 Порядка;</w:t>
      </w:r>
    </w:p>
    <w:p w14:paraId="08462839" w14:textId="77777777" w:rsidR="002E5A14" w:rsidRPr="002E5A14" w:rsidRDefault="002E5A14" w:rsidP="002E5A14">
      <w:pPr>
        <w:widowControl w:val="0"/>
        <w:autoSpaceDE w:val="0"/>
        <w:autoSpaceDN w:val="0"/>
        <w:adjustRightInd w:val="0"/>
        <w:ind w:right="-284"/>
        <w:jc w:val="both"/>
        <w:rPr>
          <w:rFonts w:cs="Times New Roman"/>
          <w:szCs w:val="28"/>
        </w:rPr>
      </w:pPr>
      <w:r w:rsidRPr="002E5A14">
        <w:rPr>
          <w:rFonts w:cs="Times New Roman"/>
          <w:szCs w:val="28"/>
        </w:rPr>
        <w:t xml:space="preserve">- </w:t>
      </w:r>
      <w:proofErr w:type="spellStart"/>
      <w:r w:rsidRPr="002E5A14">
        <w:rPr>
          <w:rFonts w:cs="Times New Roman"/>
          <w:szCs w:val="28"/>
        </w:rPr>
        <w:t>неподтверждение</w:t>
      </w:r>
      <w:proofErr w:type="spellEnd"/>
      <w:r w:rsidRPr="002E5A14">
        <w:rPr>
          <w:rFonts w:cs="Times New Roman"/>
          <w:szCs w:val="28"/>
        </w:rPr>
        <w:t xml:space="preserve"> сведений об изменениях, вносимых в новое удостоверение;</w:t>
      </w:r>
    </w:p>
    <w:p w14:paraId="058CCB82" w14:textId="0B0092B6" w:rsidR="007F59E6" w:rsidRDefault="002E5A14" w:rsidP="00BA48DF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 CYR" w:hAnsi="Times New Roman CYR" w:cs="Times New Roman CYR"/>
          <w:szCs w:val="28"/>
        </w:rPr>
      </w:pPr>
      <w:r w:rsidRPr="002E5A14">
        <w:rPr>
          <w:rFonts w:cs="Times New Roman"/>
          <w:szCs w:val="28"/>
        </w:rPr>
        <w:t>- непредставление фотографий, указанных в абзаце четвертом данного пункта.</w:t>
      </w:r>
    </w:p>
    <w:p w14:paraId="6F103A7A" w14:textId="1E5B0530" w:rsidR="009C3B4D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6F5B71">
        <w:rPr>
          <w:rFonts w:eastAsiaTheme="minorHAnsi" w:cs="Times New Roman"/>
          <w:szCs w:val="28"/>
        </w:rPr>
        <w:t>2</w:t>
      </w:r>
      <w:r w:rsidR="009C3B4D" w:rsidRPr="009C3B4D">
        <w:rPr>
          <w:rFonts w:eastAsiaTheme="minorHAnsi" w:cs="Times New Roman"/>
          <w:szCs w:val="28"/>
        </w:rPr>
        <w:t>. Выданные удостоверения регистрируются в книге учета удостоверений, которая должна быть пронумерована, прошнурована, заверена подписью должностного лица и печатью органа социальной защиты населения.</w:t>
      </w:r>
    </w:p>
    <w:p w14:paraId="371B6E73" w14:textId="5EBA52D2" w:rsidR="003F53E7" w:rsidRDefault="003F53E7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color w:val="000000" w:themeColor="text1"/>
          <w:szCs w:val="28"/>
        </w:rPr>
      </w:pPr>
      <w:r w:rsidRPr="0020167A">
        <w:rPr>
          <w:rFonts w:eastAsiaTheme="minorHAnsi" w:cs="Times New Roman"/>
          <w:color w:val="000000" w:themeColor="text1"/>
          <w:szCs w:val="28"/>
        </w:rPr>
        <w:t xml:space="preserve">Срок действия удостоверения указывается с даты принятия решения о выдаче удостоверения и </w:t>
      </w:r>
      <w:proofErr w:type="gramStart"/>
      <w:r w:rsidRPr="0020167A">
        <w:rPr>
          <w:rFonts w:eastAsiaTheme="minorHAnsi" w:cs="Times New Roman"/>
          <w:color w:val="000000" w:themeColor="text1"/>
          <w:szCs w:val="28"/>
        </w:rPr>
        <w:t>по</w:t>
      </w:r>
      <w:proofErr w:type="gramEnd"/>
      <w:r w:rsidRPr="0020167A">
        <w:rPr>
          <w:rFonts w:eastAsiaTheme="minorHAnsi" w:cs="Times New Roman"/>
          <w:color w:val="000000" w:themeColor="text1"/>
          <w:szCs w:val="28"/>
        </w:rPr>
        <w:t xml:space="preserve"> – бессрочно (</w:t>
      </w:r>
      <w:proofErr w:type="gramStart"/>
      <w:r w:rsidRPr="0020167A">
        <w:rPr>
          <w:rFonts w:eastAsiaTheme="minorHAnsi" w:cs="Times New Roman"/>
          <w:color w:val="000000" w:themeColor="text1"/>
          <w:szCs w:val="28"/>
        </w:rPr>
        <w:t>в</w:t>
      </w:r>
      <w:proofErr w:type="gramEnd"/>
      <w:r w:rsidRPr="0020167A">
        <w:rPr>
          <w:rFonts w:eastAsiaTheme="minorHAnsi" w:cs="Times New Roman"/>
          <w:color w:val="000000" w:themeColor="text1"/>
          <w:szCs w:val="28"/>
        </w:rPr>
        <w:t xml:space="preserve"> целях подтверждения наличия бессрочного статуса многодетной семьи).</w:t>
      </w:r>
    </w:p>
    <w:p w14:paraId="7D31D16D" w14:textId="6E70FF9E" w:rsidR="002A1676" w:rsidRPr="0020167A" w:rsidRDefault="002A1676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color w:val="000000" w:themeColor="text1"/>
          <w:szCs w:val="28"/>
        </w:rPr>
      </w:pPr>
      <w:r>
        <w:rPr>
          <w:rFonts w:eastAsiaTheme="minorHAnsi" w:cs="Times New Roman"/>
          <w:color w:val="000000" w:themeColor="text1"/>
          <w:szCs w:val="28"/>
        </w:rPr>
        <w:t xml:space="preserve">Информация о выданном удостоверении в течение 1 рабочего дня вносится в </w:t>
      </w:r>
      <w:r w:rsidRPr="002A1676">
        <w:rPr>
          <w:rFonts w:eastAsiaTheme="minorHAnsi" w:cs="Times New Roman"/>
          <w:color w:val="000000" w:themeColor="text1"/>
          <w:szCs w:val="28"/>
        </w:rPr>
        <w:t>автоматизированн</w:t>
      </w:r>
      <w:r>
        <w:rPr>
          <w:rFonts w:eastAsiaTheme="minorHAnsi" w:cs="Times New Roman"/>
          <w:color w:val="000000" w:themeColor="text1"/>
          <w:szCs w:val="28"/>
        </w:rPr>
        <w:t>ую информационную систему</w:t>
      </w:r>
      <w:r w:rsidRPr="002A1676">
        <w:rPr>
          <w:rFonts w:eastAsiaTheme="minorHAnsi" w:cs="Times New Roman"/>
          <w:color w:val="000000" w:themeColor="text1"/>
          <w:szCs w:val="28"/>
        </w:rPr>
        <w:t xml:space="preserve"> «Единый социальный регистр населения Ярославской области»</w:t>
      </w:r>
      <w:r>
        <w:rPr>
          <w:rFonts w:eastAsiaTheme="minorHAnsi" w:cs="Times New Roman"/>
          <w:color w:val="000000" w:themeColor="text1"/>
          <w:szCs w:val="28"/>
        </w:rPr>
        <w:t>.</w:t>
      </w:r>
    </w:p>
    <w:p w14:paraId="6F103A7B" w14:textId="29A2F596" w:rsidR="009C3B4D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6F5B71">
        <w:rPr>
          <w:rFonts w:eastAsiaTheme="minorHAnsi" w:cs="Times New Roman"/>
          <w:szCs w:val="28"/>
        </w:rPr>
        <w:t>3</w:t>
      </w:r>
      <w:r w:rsidR="009C3B4D" w:rsidRPr="009C3B4D">
        <w:rPr>
          <w:rFonts w:eastAsiaTheme="minorHAnsi" w:cs="Times New Roman"/>
          <w:szCs w:val="28"/>
        </w:rPr>
        <w:t>. Если удостоверение пришло в негодность или утрачено, заявителю выдается его дубликат. Дубликат удостоверения выдается в порядке, предусмотренном  для выдачи удостоверения, при этом в заявлении указывается причина утраты удостоверения или прилагается удостоверение, пришедшее в негодность, и указывается необходимость выдачи дубликата удостоверения.</w:t>
      </w:r>
    </w:p>
    <w:p w14:paraId="1AC7D441" w14:textId="4F017299" w:rsidR="00A42389" w:rsidRDefault="00A42389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При выдаче дубликата удостоверения комплект документов, необходимых для выдачи удостоверения, повторно не запрашивается, за исключением</w:t>
      </w:r>
      <w:r w:rsidRPr="00516A95">
        <w:t xml:space="preserve"> </w:t>
      </w:r>
      <w:r>
        <w:rPr>
          <w:rFonts w:cs="Times New Roman"/>
          <w:szCs w:val="28"/>
          <w:lang w:eastAsia="ru-RU"/>
        </w:rPr>
        <w:t>фотографий</w:t>
      </w:r>
      <w:r w:rsidRPr="00516A95">
        <w:rPr>
          <w:rFonts w:cs="Times New Roman"/>
          <w:szCs w:val="28"/>
          <w:lang w:eastAsia="ru-RU"/>
        </w:rPr>
        <w:t xml:space="preserve"> обоих родителей (фотографи</w:t>
      </w:r>
      <w:r>
        <w:rPr>
          <w:rFonts w:cs="Times New Roman"/>
          <w:szCs w:val="28"/>
          <w:lang w:eastAsia="ru-RU"/>
        </w:rPr>
        <w:t>и</w:t>
      </w:r>
      <w:r w:rsidRPr="00516A95">
        <w:rPr>
          <w:rFonts w:cs="Times New Roman"/>
          <w:szCs w:val="28"/>
          <w:lang w:eastAsia="ru-RU"/>
        </w:rPr>
        <w:t xml:space="preserve"> единственного родителя, усыновителя, опекуна (попечителя)) размером 3 × 4 см</w:t>
      </w:r>
      <w:r>
        <w:rPr>
          <w:rFonts w:cs="Times New Roman"/>
          <w:szCs w:val="28"/>
          <w:lang w:eastAsia="ru-RU"/>
        </w:rPr>
        <w:t>.</w:t>
      </w:r>
      <w:r w:rsidRPr="00A42389">
        <w:t xml:space="preserve"> </w:t>
      </w:r>
    </w:p>
    <w:p w14:paraId="4EB9F741" w14:textId="7C15BF45" w:rsidR="00A42389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1</w:t>
      </w:r>
      <w:r w:rsidR="006F5B71">
        <w:rPr>
          <w:rFonts w:cs="Times New Roman"/>
          <w:szCs w:val="28"/>
          <w:lang w:eastAsia="ru-RU"/>
        </w:rPr>
        <w:t>4</w:t>
      </w:r>
      <w:r w:rsidR="00A42389" w:rsidRPr="002B4180">
        <w:rPr>
          <w:rFonts w:cs="Times New Roman"/>
          <w:szCs w:val="28"/>
          <w:lang w:eastAsia="ru-RU"/>
        </w:rPr>
        <w:t xml:space="preserve">. Заявители имеют право на судебное и досудебное (внесудебное) обжалование действий (бездействия) и решений должностных лиц органов социальной защиты населения в </w:t>
      </w:r>
      <w:r w:rsidR="00930A9D">
        <w:rPr>
          <w:rFonts w:cs="Times New Roman"/>
          <w:szCs w:val="28"/>
          <w:lang w:eastAsia="ru-RU"/>
        </w:rPr>
        <w:t>министерство</w:t>
      </w:r>
      <w:r w:rsidR="00930A9D" w:rsidRPr="002B4180">
        <w:rPr>
          <w:rFonts w:cs="Times New Roman"/>
          <w:szCs w:val="28"/>
          <w:lang w:eastAsia="ru-RU"/>
        </w:rPr>
        <w:t xml:space="preserve"> </w:t>
      </w:r>
      <w:r w:rsidR="00A42389" w:rsidRPr="002B4180">
        <w:rPr>
          <w:rFonts w:cs="Times New Roman"/>
          <w:szCs w:val="28"/>
          <w:lang w:eastAsia="ru-RU"/>
        </w:rPr>
        <w:t>труда и социальной поддержки населения Ярославской области и (или) в суд.</w:t>
      </w:r>
    </w:p>
    <w:p w14:paraId="6F103A8D" w14:textId="636F9362" w:rsidR="009C3B4D" w:rsidRPr="009C3B4D" w:rsidRDefault="0020167A" w:rsidP="00A42389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6F5B71">
        <w:rPr>
          <w:rFonts w:eastAsiaTheme="minorHAnsi" w:cs="Times New Roman"/>
          <w:szCs w:val="28"/>
        </w:rPr>
        <w:t>5</w:t>
      </w:r>
      <w:r w:rsidR="009C3B4D" w:rsidRPr="009C3B4D">
        <w:rPr>
          <w:rFonts w:eastAsiaTheme="minorHAnsi" w:cs="Times New Roman"/>
          <w:szCs w:val="28"/>
        </w:rPr>
        <w:t>. За неправомерный отказ от  выдачи удостоверения должностные лица несут ответственность в соответствии с законодательством Российской Федерации.</w:t>
      </w:r>
    </w:p>
    <w:p w14:paraId="381735D0" w14:textId="662E5995" w:rsidR="005729F6" w:rsidRDefault="00CB36BC" w:rsidP="007752A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1</w:t>
      </w:r>
      <w:r w:rsidR="006F5B71">
        <w:rPr>
          <w:rFonts w:cs="Times New Roman"/>
          <w:szCs w:val="28"/>
        </w:rPr>
        <w:t>6</w:t>
      </w:r>
      <w:r w:rsidR="003D0ECE" w:rsidRPr="0070177A">
        <w:rPr>
          <w:rFonts w:cs="Times New Roman"/>
          <w:szCs w:val="28"/>
        </w:rPr>
        <w:t>.</w:t>
      </w:r>
      <w:r w:rsidR="003D0ECE" w:rsidRPr="0070177A">
        <w:rPr>
          <w:rFonts w:cs="Times New Roman"/>
          <w:szCs w:val="28"/>
          <w:lang w:val="en-US"/>
        </w:rPr>
        <w:t> </w:t>
      </w:r>
      <w:r w:rsidR="003F53E7" w:rsidRPr="00CB36BC">
        <w:rPr>
          <w:rFonts w:cs="Times New Roman"/>
          <w:color w:val="000000" w:themeColor="text1"/>
          <w:szCs w:val="28"/>
        </w:rPr>
        <w:t xml:space="preserve">Возврату в орган социальной защиты населения удостоверение не подлежит. </w:t>
      </w:r>
    </w:p>
    <w:sectPr w:rsidR="005729F6" w:rsidSect="007752A8">
      <w:footerReference w:type="default" r:id="rId12"/>
      <w:footerReference w:type="first" r:id="rId13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D23EE" w14:textId="77777777" w:rsidR="009D1E1F" w:rsidRDefault="009D1E1F" w:rsidP="00CF5840">
      <w:r>
        <w:separator/>
      </w:r>
    </w:p>
  </w:endnote>
  <w:endnote w:type="continuationSeparator" w:id="0">
    <w:p w14:paraId="228F20A2" w14:textId="77777777" w:rsidR="009D1E1F" w:rsidRDefault="009D1E1F" w:rsidP="00CF5840">
      <w:r>
        <w:continuationSeparator/>
      </w:r>
    </w:p>
  </w:endnote>
  <w:endnote w:type="continuationNotice" w:id="1">
    <w:p w14:paraId="231449A3" w14:textId="77777777" w:rsidR="009D1E1F" w:rsidRDefault="009D1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30D02" w14:paraId="3C356ECC" w14:textId="77777777" w:rsidTr="009E5930">
      <w:tc>
        <w:tcPr>
          <w:tcW w:w="3333" w:type="pct"/>
          <w:shd w:val="clear" w:color="auto" w:fill="auto"/>
        </w:tcPr>
        <w:p w14:paraId="4C244910" w14:textId="1CE99C37" w:rsidR="00430D02" w:rsidRPr="009E5930" w:rsidRDefault="00430D02" w:rsidP="009E593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2713C33B" w14:textId="2881F6E6" w:rsidR="00430D02" w:rsidRPr="009E5930" w:rsidRDefault="00430D02" w:rsidP="009E593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6F103AF2" w14:textId="77777777" w:rsidR="00430D02" w:rsidRPr="009E5930" w:rsidRDefault="00430D02" w:rsidP="009E59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30D02" w14:paraId="251AFFA3" w14:textId="77777777" w:rsidTr="009E5930">
      <w:tc>
        <w:tcPr>
          <w:tcW w:w="3333" w:type="pct"/>
          <w:shd w:val="clear" w:color="auto" w:fill="auto"/>
        </w:tcPr>
        <w:p w14:paraId="4A6668D1" w14:textId="14418721" w:rsidR="00430D02" w:rsidRPr="009E5930" w:rsidRDefault="00430D02" w:rsidP="009E593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55CFEF45" w14:textId="0059E8B8" w:rsidR="00430D02" w:rsidRPr="009E5930" w:rsidRDefault="00430D02" w:rsidP="009E593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6F103AF4" w14:textId="77777777" w:rsidR="00430D02" w:rsidRPr="009E5930" w:rsidRDefault="00430D02" w:rsidP="009E59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C31ED" w14:textId="77777777" w:rsidR="009D1E1F" w:rsidRDefault="009D1E1F" w:rsidP="00CF5840">
      <w:r>
        <w:separator/>
      </w:r>
    </w:p>
  </w:footnote>
  <w:footnote w:type="continuationSeparator" w:id="0">
    <w:p w14:paraId="3711142C" w14:textId="77777777" w:rsidR="009D1E1F" w:rsidRDefault="009D1E1F" w:rsidP="00CF5840">
      <w:r>
        <w:continuationSeparator/>
      </w:r>
    </w:p>
  </w:footnote>
  <w:footnote w:type="continuationNotice" w:id="1">
    <w:p w14:paraId="169703B1" w14:textId="77777777" w:rsidR="009D1E1F" w:rsidRDefault="009D1E1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63DE"/>
    <w:rsid w:val="000611CB"/>
    <w:rsid w:val="00073D67"/>
    <w:rsid w:val="00093639"/>
    <w:rsid w:val="000A4F84"/>
    <w:rsid w:val="000B1FD1"/>
    <w:rsid w:val="000E61E2"/>
    <w:rsid w:val="001066A9"/>
    <w:rsid w:val="001347C5"/>
    <w:rsid w:val="00142CC9"/>
    <w:rsid w:val="00143356"/>
    <w:rsid w:val="00150D45"/>
    <w:rsid w:val="00155A2F"/>
    <w:rsid w:val="00156032"/>
    <w:rsid w:val="001602A1"/>
    <w:rsid w:val="001663AA"/>
    <w:rsid w:val="001707B3"/>
    <w:rsid w:val="00180F76"/>
    <w:rsid w:val="0018214E"/>
    <w:rsid w:val="001A6AAD"/>
    <w:rsid w:val="001B6AAD"/>
    <w:rsid w:val="001C78DA"/>
    <w:rsid w:val="001F0F6C"/>
    <w:rsid w:val="0020167A"/>
    <w:rsid w:val="002306C4"/>
    <w:rsid w:val="002400C5"/>
    <w:rsid w:val="00245364"/>
    <w:rsid w:val="00247B99"/>
    <w:rsid w:val="00260038"/>
    <w:rsid w:val="002879B4"/>
    <w:rsid w:val="002A1676"/>
    <w:rsid w:val="002C4A23"/>
    <w:rsid w:val="002E5A14"/>
    <w:rsid w:val="002F30DD"/>
    <w:rsid w:val="002F6DDE"/>
    <w:rsid w:val="00311C8F"/>
    <w:rsid w:val="00364B43"/>
    <w:rsid w:val="003656CE"/>
    <w:rsid w:val="0038043B"/>
    <w:rsid w:val="00381164"/>
    <w:rsid w:val="003A2DCC"/>
    <w:rsid w:val="003D0ECE"/>
    <w:rsid w:val="003D1E8D"/>
    <w:rsid w:val="003F53E7"/>
    <w:rsid w:val="003F65E2"/>
    <w:rsid w:val="003F7ABB"/>
    <w:rsid w:val="0040656C"/>
    <w:rsid w:val="00415850"/>
    <w:rsid w:val="00430D02"/>
    <w:rsid w:val="0046615D"/>
    <w:rsid w:val="004747C3"/>
    <w:rsid w:val="00487DAB"/>
    <w:rsid w:val="004C47B4"/>
    <w:rsid w:val="004D2ADA"/>
    <w:rsid w:val="004F3264"/>
    <w:rsid w:val="00547508"/>
    <w:rsid w:val="00570FBB"/>
    <w:rsid w:val="005729F6"/>
    <w:rsid w:val="005862FB"/>
    <w:rsid w:val="00596FD2"/>
    <w:rsid w:val="005D0750"/>
    <w:rsid w:val="005D4AE9"/>
    <w:rsid w:val="005F2543"/>
    <w:rsid w:val="00604698"/>
    <w:rsid w:val="006157BF"/>
    <w:rsid w:val="00637427"/>
    <w:rsid w:val="00643CCE"/>
    <w:rsid w:val="006652EB"/>
    <w:rsid w:val="00687292"/>
    <w:rsid w:val="006B56DD"/>
    <w:rsid w:val="006F5B71"/>
    <w:rsid w:val="00700EED"/>
    <w:rsid w:val="00713A13"/>
    <w:rsid w:val="007341B3"/>
    <w:rsid w:val="00735B19"/>
    <w:rsid w:val="00737E26"/>
    <w:rsid w:val="00751F51"/>
    <w:rsid w:val="0076555C"/>
    <w:rsid w:val="007730ED"/>
    <w:rsid w:val="00774EEC"/>
    <w:rsid w:val="007752A8"/>
    <w:rsid w:val="00780357"/>
    <w:rsid w:val="007E0E52"/>
    <w:rsid w:val="007F59E6"/>
    <w:rsid w:val="00805F47"/>
    <w:rsid w:val="00810833"/>
    <w:rsid w:val="00817B0D"/>
    <w:rsid w:val="00831E45"/>
    <w:rsid w:val="00872BCD"/>
    <w:rsid w:val="00892EA8"/>
    <w:rsid w:val="00896307"/>
    <w:rsid w:val="008A08D0"/>
    <w:rsid w:val="008B5BF6"/>
    <w:rsid w:val="008C0293"/>
    <w:rsid w:val="008C1CB8"/>
    <w:rsid w:val="008C5C70"/>
    <w:rsid w:val="008E1DF0"/>
    <w:rsid w:val="008E2D01"/>
    <w:rsid w:val="00910F63"/>
    <w:rsid w:val="00912E1E"/>
    <w:rsid w:val="00930A9D"/>
    <w:rsid w:val="00977F66"/>
    <w:rsid w:val="00981FB0"/>
    <w:rsid w:val="009850C4"/>
    <w:rsid w:val="009C0A50"/>
    <w:rsid w:val="009C3B4D"/>
    <w:rsid w:val="009C55FA"/>
    <w:rsid w:val="009C67BD"/>
    <w:rsid w:val="009D1E1F"/>
    <w:rsid w:val="009E4109"/>
    <w:rsid w:val="009E5930"/>
    <w:rsid w:val="009E6032"/>
    <w:rsid w:val="00A23C21"/>
    <w:rsid w:val="00A3187F"/>
    <w:rsid w:val="00A34ACF"/>
    <w:rsid w:val="00A42389"/>
    <w:rsid w:val="00A477F4"/>
    <w:rsid w:val="00A74CBF"/>
    <w:rsid w:val="00A83D83"/>
    <w:rsid w:val="00AA1460"/>
    <w:rsid w:val="00AB07CA"/>
    <w:rsid w:val="00AC2FEF"/>
    <w:rsid w:val="00AE5CB4"/>
    <w:rsid w:val="00B10ED2"/>
    <w:rsid w:val="00B11049"/>
    <w:rsid w:val="00B13AA1"/>
    <w:rsid w:val="00B55589"/>
    <w:rsid w:val="00B86835"/>
    <w:rsid w:val="00B90652"/>
    <w:rsid w:val="00BA48DF"/>
    <w:rsid w:val="00BA5E7E"/>
    <w:rsid w:val="00BB1812"/>
    <w:rsid w:val="00BB38FE"/>
    <w:rsid w:val="00BC6E30"/>
    <w:rsid w:val="00BD3826"/>
    <w:rsid w:val="00BF1884"/>
    <w:rsid w:val="00BF2482"/>
    <w:rsid w:val="00C16868"/>
    <w:rsid w:val="00C208D9"/>
    <w:rsid w:val="00C4062D"/>
    <w:rsid w:val="00C44213"/>
    <w:rsid w:val="00CB36BC"/>
    <w:rsid w:val="00CC1FA4"/>
    <w:rsid w:val="00CF5840"/>
    <w:rsid w:val="00D00EFB"/>
    <w:rsid w:val="00D06430"/>
    <w:rsid w:val="00D24A92"/>
    <w:rsid w:val="00D424B2"/>
    <w:rsid w:val="00D438D5"/>
    <w:rsid w:val="00DA08C7"/>
    <w:rsid w:val="00DD067B"/>
    <w:rsid w:val="00E00419"/>
    <w:rsid w:val="00E1407E"/>
    <w:rsid w:val="00E419CE"/>
    <w:rsid w:val="00E96415"/>
    <w:rsid w:val="00ED7F74"/>
    <w:rsid w:val="00EF10A2"/>
    <w:rsid w:val="00F06E12"/>
    <w:rsid w:val="00F14CA4"/>
    <w:rsid w:val="00F24227"/>
    <w:rsid w:val="00F54B43"/>
    <w:rsid w:val="00F66284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3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C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Title">
    <w:name w:val="ConsPlusTitle"/>
    <w:uiPriority w:val="99"/>
    <w:rsid w:val="008C02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customStyle="1" w:styleId="1">
    <w:name w:val="Сетка таблицы1"/>
    <w:basedOn w:val="a1"/>
    <w:next w:val="a3"/>
    <w:uiPriority w:val="59"/>
    <w:rsid w:val="009C3B4D"/>
    <w:pPr>
      <w:spacing w:after="0" w:line="240" w:lineRule="auto"/>
      <w:ind w:left="-1418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30A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0A9D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1104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110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1104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110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11049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C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Title">
    <w:name w:val="ConsPlusTitle"/>
    <w:uiPriority w:val="99"/>
    <w:rsid w:val="008C02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customStyle="1" w:styleId="1">
    <w:name w:val="Сетка таблицы1"/>
    <w:basedOn w:val="a1"/>
    <w:next w:val="a3"/>
    <w:uiPriority w:val="59"/>
    <w:rsid w:val="009C3B4D"/>
    <w:pPr>
      <w:spacing w:after="0" w:line="240" w:lineRule="auto"/>
      <w:ind w:left="-1418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30A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0A9D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1104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110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1104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110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1104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95127B820DE0FD39CD6970EDC2F9B95243617263991CC7FD5D04C5A64005F2BD397F7A65EAD5570C99F48DBDC4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2013-02-11T20:00:00+00:00</dateaddindb>
    <dateminusta xmlns="081b8c99-5a1b-4ba1-9a3e-0d0cea83319e" xsi:nil="true"/>
    <numik xmlns="af44e648-6311-40f1-ad37-1234555fd9ba">103</numik>
    <kind xmlns="e2080b48-eafa-461e-b501-38555d38caa1">79</kind>
    <num xmlns="af44e648-6311-40f1-ad37-1234555fd9ba">103</num>
    <approvaldate xmlns="081b8c99-5a1b-4ba1-9a3e-0d0cea83319e">2013-02-11T20:00:00+00:00</approvaldate>
    <bigtitle xmlns="a853e5a8-fa1e-4dd3-a1b5-1604bfb35b05">Об утверждении Порядка выдачи удостоверений многодетным семьям Ярославской области и признании утратившим силу постановления Администрации области от 04.02.2005 № 19 (с изменениями на 11 октября 2022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"Документ-Регион", N 13, 19.02.2013</publication>
    <redactiondate xmlns="081b8c99-5a1b-4ba1-9a3e-0d0cea83319e">2022-10-10T20:00:00+00:00</redactiondate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103-п</number>
    <dateedition xmlns="081b8c99-5a1b-4ba1-9a3e-0d0cea83319e" xsi:nil="true"/>
    <operinform xmlns="081b8c99-5a1b-4ba1-9a3e-0d0cea83319e" xsi:nil="true"/>
    <beginactiondate xmlns="a853e5a8-fa1e-4dd3-a1b5-1604bfb35b05">2013-03-01T20:00:00+00:00</beginaction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8DB3ADA9-DE7A-4600-9CDF-AAD59C975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D0627-5AC4-452F-B98E-0C1287FF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15</TotalTime>
  <Pages>5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Сергей Андреевич</dc:creator>
  <cp:lastModifiedBy>Андреев Сергей Андреевич</cp:lastModifiedBy>
  <cp:revision>6</cp:revision>
  <cp:lastPrinted>2024-04-15T10:31:00Z</cp:lastPrinted>
  <dcterms:created xsi:type="dcterms:W3CDTF">2024-04-15T08:39:00Z</dcterms:created>
  <dcterms:modified xsi:type="dcterms:W3CDTF">2024-04-16T08:12:00Z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0x0101004652DC89D47FB74683366416A31888CB</vt:lpwstr>
  </property>
</Properties>
</file>